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6C3" w:rsidRPr="00F5226E" w:rsidRDefault="00D406C3" w:rsidP="00297692">
      <w:pPr>
        <w:bidi/>
        <w:jc w:val="center"/>
        <w:rPr>
          <w:rFonts w:cs="B Titr"/>
          <w:sz w:val="30"/>
          <w:szCs w:val="30"/>
          <w:rtl/>
        </w:rPr>
      </w:pPr>
      <w:r w:rsidRPr="00F5226E">
        <w:rPr>
          <w:rFonts w:cs="B Titr" w:hint="cs"/>
          <w:sz w:val="30"/>
          <w:szCs w:val="30"/>
          <w:rtl/>
        </w:rPr>
        <w:t xml:space="preserve">شرايط اختصاصي امورسرويس هاي آمد و رفت كاركنان </w:t>
      </w:r>
      <w:r w:rsidRPr="00F5226E">
        <w:rPr>
          <w:rFonts w:cs="B Titr"/>
          <w:sz w:val="30"/>
          <w:szCs w:val="30"/>
          <w:rtl/>
        </w:rPr>
        <w:t>مجتمع آموزش</w:t>
      </w:r>
      <w:r w:rsidRPr="00F5226E">
        <w:rPr>
          <w:rFonts w:cs="B Titr" w:hint="cs"/>
          <w:sz w:val="30"/>
          <w:szCs w:val="30"/>
          <w:rtl/>
        </w:rPr>
        <w:t>ی</w:t>
      </w:r>
      <w:r w:rsidRPr="00F5226E">
        <w:rPr>
          <w:rFonts w:cs="B Titr" w:hint="eastAsia"/>
          <w:sz w:val="30"/>
          <w:szCs w:val="30"/>
          <w:rtl/>
        </w:rPr>
        <w:t>،</w:t>
      </w:r>
      <w:r w:rsidRPr="00F5226E">
        <w:rPr>
          <w:rFonts w:cs="B Titr"/>
          <w:sz w:val="30"/>
          <w:szCs w:val="30"/>
          <w:rtl/>
        </w:rPr>
        <w:t xml:space="preserve"> پژوهش</w:t>
      </w:r>
      <w:r w:rsidRPr="00F5226E">
        <w:rPr>
          <w:rFonts w:cs="B Titr" w:hint="cs"/>
          <w:sz w:val="30"/>
          <w:szCs w:val="30"/>
          <w:rtl/>
        </w:rPr>
        <w:t>ی</w:t>
      </w:r>
      <w:r w:rsidRPr="00F5226E">
        <w:rPr>
          <w:rFonts w:cs="B Titr"/>
          <w:sz w:val="30"/>
          <w:szCs w:val="30"/>
          <w:rtl/>
        </w:rPr>
        <w:t xml:space="preserve"> و درمان</w:t>
      </w:r>
      <w:r w:rsidRPr="00F5226E">
        <w:rPr>
          <w:rFonts w:cs="B Titr" w:hint="cs"/>
          <w:sz w:val="30"/>
          <w:szCs w:val="30"/>
          <w:rtl/>
        </w:rPr>
        <w:t>ی</w:t>
      </w:r>
      <w:r w:rsidRPr="00F5226E">
        <w:rPr>
          <w:rFonts w:cs="B Titr"/>
          <w:sz w:val="30"/>
          <w:szCs w:val="30"/>
          <w:rtl/>
        </w:rPr>
        <w:t xml:space="preserve"> حضرت </w:t>
      </w:r>
      <w:r w:rsidRPr="00F5226E">
        <w:rPr>
          <w:rFonts w:cs="B Titr" w:hint="cs"/>
          <w:sz w:val="30"/>
          <w:szCs w:val="30"/>
          <w:rtl/>
        </w:rPr>
        <w:t xml:space="preserve">رسول اکرم </w:t>
      </w:r>
      <w:r w:rsidRPr="00F5226E">
        <w:rPr>
          <w:rFonts w:cs="B Titr" w:hint="cs"/>
          <w:sz w:val="30"/>
          <w:szCs w:val="30"/>
          <w:vertAlign w:val="superscript"/>
          <w:rtl/>
        </w:rPr>
        <w:t>(ص)</w:t>
      </w:r>
      <w:r w:rsidRPr="00F5226E">
        <w:rPr>
          <w:rFonts w:cs="B Titr" w:hint="cs"/>
          <w:sz w:val="30"/>
          <w:szCs w:val="30"/>
          <w:rtl/>
        </w:rPr>
        <w:t xml:space="preserve">در سال </w:t>
      </w:r>
      <w:r w:rsidR="008D5247">
        <w:rPr>
          <w:rFonts w:cs="B Titr" w:hint="cs"/>
          <w:sz w:val="30"/>
          <w:szCs w:val="30"/>
          <w:rtl/>
        </w:rPr>
        <w:t>140</w:t>
      </w:r>
      <w:r w:rsidR="00297692">
        <w:rPr>
          <w:rFonts w:cs="B Titr" w:hint="cs"/>
          <w:sz w:val="30"/>
          <w:szCs w:val="30"/>
          <w:rtl/>
        </w:rPr>
        <w:t>4</w:t>
      </w:r>
      <w:bookmarkStart w:id="0" w:name="_GoBack"/>
      <w:bookmarkEnd w:id="0"/>
      <w:r w:rsidRPr="00F5226E">
        <w:rPr>
          <w:rFonts w:cs="B Titr" w:hint="cs"/>
          <w:sz w:val="30"/>
          <w:szCs w:val="30"/>
          <w:rtl/>
        </w:rPr>
        <w:t xml:space="preserve"> -</w:t>
      </w:r>
      <w:r w:rsidR="00E65156">
        <w:rPr>
          <w:rFonts w:cs="B Titr" w:hint="cs"/>
          <w:sz w:val="30"/>
          <w:szCs w:val="30"/>
          <w:rtl/>
        </w:rPr>
        <w:t>140</w:t>
      </w:r>
      <w:r w:rsidR="00297692">
        <w:rPr>
          <w:rFonts w:cs="B Titr" w:hint="cs"/>
          <w:sz w:val="30"/>
          <w:szCs w:val="30"/>
          <w:rtl/>
        </w:rPr>
        <w:t>3</w:t>
      </w:r>
    </w:p>
    <w:p w:rsidR="00A42D8A" w:rsidRPr="008B6609" w:rsidRDefault="00A42D8A" w:rsidP="00D406C3">
      <w:pPr>
        <w:pStyle w:val="Title"/>
        <w:tabs>
          <w:tab w:val="left" w:pos="9781"/>
          <w:tab w:val="left" w:pos="9923"/>
        </w:tabs>
        <w:jc w:val="left"/>
        <w:rPr>
          <w:rFonts w:cs="B Nazanin"/>
          <w:bCs/>
          <w:i w:val="0"/>
          <w:iCs w:val="0"/>
          <w:sz w:val="24"/>
          <w:szCs w:val="24"/>
          <w:u w:val="none"/>
          <w:rtl/>
        </w:rPr>
      </w:pPr>
    </w:p>
    <w:p w:rsidR="00D406C3" w:rsidRDefault="00C208BD" w:rsidP="002F0648">
      <w:pPr>
        <w:pStyle w:val="Title"/>
        <w:tabs>
          <w:tab w:val="left" w:pos="9781"/>
          <w:tab w:val="left" w:pos="9923"/>
        </w:tabs>
        <w:jc w:val="mediumKashida"/>
        <w:rPr>
          <w:rFonts w:cs="B Nazanin"/>
          <w:bCs/>
          <w:i w:val="0"/>
          <w:iCs w:val="0"/>
          <w:color w:val="000000" w:themeColor="text1"/>
          <w:spacing w:val="-8"/>
          <w:sz w:val="24"/>
          <w:szCs w:val="24"/>
          <w:u w:val="none"/>
          <w:rtl/>
        </w:rPr>
      </w:pPr>
      <w:r w:rsidRPr="008B6609">
        <w:rPr>
          <w:rFonts w:cs="B Nazanin" w:hint="cs"/>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116B96" w:rsidRPr="008B6609">
        <w:rPr>
          <w:rFonts w:cs="B Nazanin" w:hint="cs"/>
          <w:bCs/>
          <w:i w:val="0"/>
          <w:iCs w:val="0"/>
          <w:color w:val="000000" w:themeColor="text1"/>
          <w:spacing w:val="-8"/>
          <w:sz w:val="24"/>
          <w:szCs w:val="24"/>
          <w:u w:val="none"/>
          <w:rtl/>
        </w:rPr>
        <w:t xml:space="preserve">کارکنان بین </w:t>
      </w:r>
      <w:r w:rsidRPr="008B6609">
        <w:rPr>
          <w:rFonts w:cs="B Nazanin" w:hint="cs"/>
          <w:bCs/>
          <w:i w:val="0"/>
          <w:iCs w:val="0"/>
          <w:color w:val="000000" w:themeColor="text1"/>
          <w:spacing w:val="-8"/>
          <w:sz w:val="24"/>
          <w:szCs w:val="24"/>
          <w:u w:val="none"/>
          <w:rtl/>
        </w:rPr>
        <w:t>ساع</w:t>
      </w:r>
      <w:r w:rsidRPr="008B6609">
        <w:rPr>
          <w:rFonts w:cs="B Nazanin" w:hint="cs"/>
          <w:bCs/>
          <w:i w:val="0"/>
          <w:iCs w:val="0"/>
          <w:color w:val="000000" w:themeColor="text1"/>
          <w:spacing w:val="-8"/>
          <w:sz w:val="24"/>
          <w:szCs w:val="24"/>
          <w:u w:val="none"/>
          <w:rtl/>
          <w:lang w:bidi="fa-IR"/>
        </w:rPr>
        <w:t xml:space="preserve">ت </w:t>
      </w:r>
      <w:r w:rsidR="00116B96" w:rsidRPr="008B6609">
        <w:rPr>
          <w:rFonts w:cs="B Nazanin" w:hint="cs"/>
          <w:bCs/>
          <w:i w:val="0"/>
          <w:iCs w:val="0"/>
          <w:color w:val="000000" w:themeColor="text1"/>
          <w:spacing w:val="-8"/>
          <w:sz w:val="24"/>
          <w:szCs w:val="24"/>
          <w:u w:val="none"/>
          <w:rtl/>
        </w:rPr>
        <w:t>6</w:t>
      </w:r>
      <w:r w:rsidRPr="008B6609">
        <w:rPr>
          <w:rFonts w:cs="B Nazanin" w:hint="cs"/>
          <w:bCs/>
          <w:i w:val="0"/>
          <w:iCs w:val="0"/>
          <w:color w:val="000000" w:themeColor="text1"/>
          <w:spacing w:val="-8"/>
          <w:sz w:val="24"/>
          <w:szCs w:val="24"/>
          <w:u w:val="none"/>
          <w:rtl/>
        </w:rPr>
        <w:t>:</w:t>
      </w:r>
      <w:r w:rsidR="00C2011F" w:rsidRPr="008B6609">
        <w:rPr>
          <w:rFonts w:cs="B Nazanin" w:hint="cs"/>
          <w:bCs/>
          <w:i w:val="0"/>
          <w:iCs w:val="0"/>
          <w:color w:val="000000" w:themeColor="text1"/>
          <w:spacing w:val="-8"/>
          <w:sz w:val="24"/>
          <w:szCs w:val="24"/>
          <w:u w:val="none"/>
          <w:rtl/>
        </w:rPr>
        <w:t>50</w:t>
      </w:r>
      <w:r w:rsidRPr="008B6609">
        <w:rPr>
          <w:rFonts w:cs="B Nazanin" w:hint="cs"/>
          <w:bCs/>
          <w:i w:val="0"/>
          <w:iCs w:val="0"/>
          <w:color w:val="000000" w:themeColor="text1"/>
          <w:spacing w:val="-8"/>
          <w:sz w:val="24"/>
          <w:szCs w:val="24"/>
          <w:u w:val="none"/>
          <w:rtl/>
        </w:rPr>
        <w:t xml:space="preserve">  صبح </w:t>
      </w:r>
      <w:r w:rsidR="00116B96" w:rsidRPr="008B6609">
        <w:rPr>
          <w:rFonts w:cs="B Nazanin" w:hint="cs"/>
          <w:bCs/>
          <w:i w:val="0"/>
          <w:iCs w:val="0"/>
          <w:color w:val="000000" w:themeColor="text1"/>
          <w:spacing w:val="-8"/>
          <w:sz w:val="24"/>
          <w:szCs w:val="24"/>
          <w:u w:val="none"/>
          <w:rtl/>
        </w:rPr>
        <w:t xml:space="preserve">تا 7 صبح </w:t>
      </w:r>
      <w:r w:rsidRPr="008B6609">
        <w:rPr>
          <w:rFonts w:cs="B Nazanin" w:hint="cs"/>
          <w:bCs/>
          <w:i w:val="0"/>
          <w:iCs w:val="0"/>
          <w:color w:val="000000" w:themeColor="text1"/>
          <w:spacing w:val="-8"/>
          <w:sz w:val="24"/>
          <w:szCs w:val="24"/>
          <w:u w:val="none"/>
          <w:rtl/>
        </w:rPr>
        <w:t xml:space="preserve">در محل كار حضور داشته باشند . ضمناً ساعت بازگشت سرویس ها از </w:t>
      </w:r>
      <w:r w:rsidR="002443B9" w:rsidRPr="008B6609">
        <w:rPr>
          <w:rFonts w:cs="B Nazanin" w:hint="cs"/>
          <w:bCs/>
          <w:i w:val="0"/>
          <w:iCs w:val="0"/>
          <w:color w:val="000000" w:themeColor="text1"/>
          <w:spacing w:val="-8"/>
          <w:sz w:val="24"/>
          <w:szCs w:val="24"/>
          <w:u w:val="none"/>
          <w:rtl/>
        </w:rPr>
        <w:t>مجتمع</w:t>
      </w:r>
      <w:r w:rsidR="006B4D84">
        <w:rPr>
          <w:rFonts w:cs="B Nazanin"/>
          <w:bCs/>
          <w:i w:val="0"/>
          <w:iCs w:val="0"/>
          <w:color w:val="000000" w:themeColor="text1"/>
          <w:spacing w:val="-8"/>
          <w:sz w:val="24"/>
          <w:szCs w:val="24"/>
          <w:u w:val="none"/>
        </w:rPr>
        <w:t xml:space="preserve"> </w:t>
      </w:r>
      <w:r w:rsidR="002F0648">
        <w:rPr>
          <w:rFonts w:cs="B Nazanin" w:hint="cs"/>
          <w:bCs/>
          <w:i w:val="0"/>
          <w:iCs w:val="0"/>
          <w:color w:val="000000" w:themeColor="text1"/>
          <w:spacing w:val="-8"/>
          <w:sz w:val="24"/>
          <w:szCs w:val="24"/>
          <w:u w:val="none"/>
          <w:rtl/>
        </w:rPr>
        <w:t xml:space="preserve">ساعت </w:t>
      </w:r>
      <w:r w:rsidR="002F0648">
        <w:rPr>
          <w:rFonts w:cs="B Nazanin" w:hint="cs"/>
          <w:bCs/>
          <w:i w:val="0"/>
          <w:iCs w:val="0"/>
          <w:color w:val="000000" w:themeColor="text1"/>
          <w:spacing w:val="-8"/>
          <w:sz w:val="24"/>
          <w:szCs w:val="24"/>
          <w:rtl/>
        </w:rPr>
        <w:t xml:space="preserve">14:30و </w:t>
      </w:r>
      <w:r w:rsidR="002443B9" w:rsidRPr="008B6609">
        <w:rPr>
          <w:rFonts w:cs="B Nazanin" w:hint="cs"/>
          <w:bCs/>
          <w:i w:val="0"/>
          <w:iCs w:val="0"/>
          <w:color w:val="000000" w:themeColor="text1"/>
          <w:spacing w:val="-8"/>
          <w:sz w:val="24"/>
          <w:szCs w:val="24"/>
          <w:u w:val="none"/>
          <w:rtl/>
        </w:rPr>
        <w:t xml:space="preserve"> بعدازظهر ساعت </w:t>
      </w:r>
      <w:r w:rsidR="002F0648">
        <w:rPr>
          <w:rFonts w:cs="B Nazanin" w:hint="cs"/>
          <w:bCs/>
          <w:i w:val="0"/>
          <w:iCs w:val="0"/>
          <w:color w:val="000000" w:themeColor="text1"/>
          <w:spacing w:val="-8"/>
          <w:sz w:val="24"/>
          <w:szCs w:val="24"/>
          <w:u w:val="none"/>
          <w:rtl/>
        </w:rPr>
        <w:t>19:50</w:t>
      </w:r>
      <w:r w:rsidRPr="008B6609">
        <w:rPr>
          <w:rFonts w:cs="B Nazanin" w:hint="cs"/>
          <w:bCs/>
          <w:i w:val="0"/>
          <w:iCs w:val="0"/>
          <w:color w:val="000000" w:themeColor="text1"/>
          <w:spacing w:val="-8"/>
          <w:sz w:val="24"/>
          <w:szCs w:val="24"/>
          <w:u w:val="none"/>
          <w:rtl/>
        </w:rPr>
        <w:t xml:space="preserve">می باشد . تعيين ساعات رفت و برگشت در ايام ويژه مانند ماه مبارك رمضان و </w:t>
      </w:r>
      <w:r w:rsidR="002F0648">
        <w:rPr>
          <w:rFonts w:cs="B Nazanin" w:hint="cs"/>
          <w:bCs/>
          <w:i w:val="0"/>
          <w:iCs w:val="0"/>
          <w:color w:val="000000" w:themeColor="text1"/>
          <w:spacing w:val="-8"/>
          <w:sz w:val="24"/>
          <w:szCs w:val="24"/>
          <w:u w:val="none"/>
          <w:rtl/>
        </w:rPr>
        <w:t xml:space="preserve">پنجشنبه ها </w:t>
      </w:r>
      <w:r w:rsidRPr="008B6609">
        <w:rPr>
          <w:rFonts w:cs="B Nazanin" w:hint="cs"/>
          <w:bCs/>
          <w:i w:val="0"/>
          <w:iCs w:val="0"/>
          <w:color w:val="000000" w:themeColor="text1"/>
          <w:spacing w:val="-8"/>
          <w:sz w:val="24"/>
          <w:szCs w:val="24"/>
          <w:u w:val="none"/>
          <w:rtl/>
        </w:rPr>
        <w:t xml:space="preserve"> براساس نظر كارفرما بوده و شركت طرف قرارداد حق هيچگونه اعتراضي ندارد.</w:t>
      </w:r>
    </w:p>
    <w:p w:rsidR="005819EC" w:rsidRPr="008B6609" w:rsidRDefault="005819EC" w:rsidP="00D406C3">
      <w:pPr>
        <w:pStyle w:val="Title"/>
        <w:tabs>
          <w:tab w:val="left" w:pos="9781"/>
          <w:tab w:val="left" w:pos="9923"/>
        </w:tabs>
        <w:jc w:val="mediumKashida"/>
        <w:rPr>
          <w:rFonts w:cs="B Nazanin"/>
          <w:bCs/>
          <w:i w:val="0"/>
          <w:iCs w:val="0"/>
          <w:color w:val="000000" w:themeColor="text1"/>
          <w:spacing w:val="-8"/>
          <w:sz w:val="24"/>
          <w:szCs w:val="24"/>
          <w:u w:val="none"/>
          <w:rtl/>
          <w:lang w:bidi="fa-IR"/>
        </w:rPr>
      </w:pPr>
      <w:r>
        <w:rPr>
          <w:rFonts w:cs="B Nazanin" w:hint="cs"/>
          <w:bCs/>
          <w:i w:val="0"/>
          <w:iCs w:val="0"/>
          <w:color w:val="000000" w:themeColor="text1"/>
          <w:spacing w:val="-8"/>
          <w:sz w:val="24"/>
          <w:szCs w:val="24"/>
          <w:u w:val="none"/>
          <w:rtl/>
        </w:rPr>
        <w:t>تذكر :تمامي سرويس ها ميبايست حداقل 20 دقيقه قبل از حركت از جايگاه ها ي اعلام شده در محل حضور بهم رسانند .</w:t>
      </w:r>
    </w:p>
    <w:p w:rsidR="00C208BD" w:rsidRPr="008B6609" w:rsidRDefault="00D406C3" w:rsidP="00D406C3">
      <w:pPr>
        <w:pStyle w:val="Title"/>
        <w:tabs>
          <w:tab w:val="left" w:pos="9781"/>
          <w:tab w:val="left" w:pos="9923"/>
        </w:tabs>
        <w:jc w:val="mediumKashida"/>
        <w:rPr>
          <w:rFonts w:cs="B Nazanin"/>
          <w:bCs/>
          <w:i w:val="0"/>
          <w:iCs w:val="0"/>
          <w:color w:val="000000" w:themeColor="text1"/>
          <w:spacing w:val="-8"/>
          <w:sz w:val="24"/>
          <w:szCs w:val="24"/>
          <w:u w:val="none"/>
          <w:lang w:bidi="fa-IR"/>
        </w:rPr>
      </w:pPr>
      <w:r w:rsidRPr="008B6609">
        <w:rPr>
          <w:rFonts w:cs="B Nazanin" w:hint="cs"/>
          <w:bCs/>
          <w:i w:val="0"/>
          <w:iCs w:val="0"/>
          <w:color w:val="000000" w:themeColor="text1"/>
          <w:spacing w:val="-8"/>
          <w:sz w:val="24"/>
          <w:szCs w:val="24"/>
          <w:u w:val="none"/>
          <w:rtl/>
          <w:lang w:bidi="fa-IR"/>
        </w:rPr>
        <w:t>1-</w:t>
      </w:r>
      <w:r w:rsidR="00C208BD" w:rsidRPr="008B6609">
        <w:rPr>
          <w:rFonts w:cs="B Nazanin" w:hint="cs"/>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8B6609">
        <w:rPr>
          <w:rFonts w:cs="B Nazanin" w:hint="cs"/>
          <w:bCs/>
          <w:i w:val="0"/>
          <w:iCs w:val="0"/>
          <w:color w:val="000000" w:themeColor="text1"/>
          <w:spacing w:val="-8"/>
          <w:sz w:val="24"/>
          <w:szCs w:val="24"/>
          <w:u w:val="none"/>
          <w:rtl/>
          <w:lang w:bidi="fa-IR"/>
        </w:rPr>
        <w:t xml:space="preserve">کارکنان </w:t>
      </w:r>
      <w:r w:rsidR="003215DC" w:rsidRPr="008B6609">
        <w:rPr>
          <w:rFonts w:cs="B Nazanin" w:hint="cs"/>
          <w:bCs/>
          <w:i w:val="0"/>
          <w:iCs w:val="0"/>
          <w:color w:val="000000" w:themeColor="text1"/>
          <w:spacing w:val="-8"/>
          <w:sz w:val="24"/>
          <w:szCs w:val="24"/>
          <w:u w:val="none"/>
          <w:rtl/>
        </w:rPr>
        <w:t xml:space="preserve">بیمارستان </w:t>
      </w:r>
      <w:r w:rsidR="00C208BD" w:rsidRPr="008B6609">
        <w:rPr>
          <w:rFonts w:cs="B Nazanin" w:hint="cs"/>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p>
    <w:p w:rsidR="00C208BD" w:rsidRPr="008B6609" w:rsidRDefault="00C208BD" w:rsidP="00D406C3">
      <w:pPr>
        <w:pStyle w:val="Title"/>
        <w:tabs>
          <w:tab w:val="num" w:pos="595"/>
          <w:tab w:val="left" w:pos="9781"/>
          <w:tab w:val="left" w:pos="9923"/>
        </w:tabs>
        <w:jc w:val="lowKashida"/>
        <w:rPr>
          <w:rFonts w:cs="B Nazanin"/>
          <w:bCs/>
          <w:i w:val="0"/>
          <w:iCs w:val="0"/>
          <w:color w:val="000000" w:themeColor="text1"/>
          <w:spacing w:val="-8"/>
          <w:sz w:val="24"/>
          <w:szCs w:val="24"/>
          <w:u w:val="none"/>
        </w:rPr>
      </w:pPr>
      <w:r w:rsidRPr="008B6609">
        <w:rPr>
          <w:rFonts w:cs="B Nazanin"/>
          <w:bCs/>
          <w:i w:val="0"/>
          <w:iCs w:val="0"/>
          <w:color w:val="000000" w:themeColor="text1"/>
          <w:spacing w:val="-4"/>
          <w:sz w:val="24"/>
          <w:szCs w:val="24"/>
          <w:u w:val="none"/>
        </w:rPr>
        <w:sym w:font="Wingdings 2" w:char="00F3"/>
      </w:r>
      <w:r w:rsidRPr="008B6609">
        <w:rPr>
          <w:rFonts w:cs="B Nazanin" w:hint="cs"/>
          <w:bCs/>
          <w:i w:val="0"/>
          <w:iCs w:val="0"/>
          <w:color w:val="000000" w:themeColor="text1"/>
          <w:sz w:val="24"/>
          <w:szCs w:val="24"/>
          <w:u w:val="none"/>
          <w:shd w:val="clear" w:color="auto" w:fill="E0E0E0"/>
          <w:rtl/>
        </w:rPr>
        <w:t xml:space="preserve">تبصره </w:t>
      </w:r>
      <w:r w:rsidRPr="008B6609">
        <w:rPr>
          <w:rFonts w:cs="B Nazanin" w:hint="cs"/>
          <w:bCs/>
          <w:i w:val="0"/>
          <w:iCs w:val="0"/>
          <w:color w:val="000000" w:themeColor="text1"/>
          <w:sz w:val="24"/>
          <w:szCs w:val="24"/>
          <w:shd w:val="clear" w:color="auto" w:fill="E0E0E0"/>
          <w:rtl/>
        </w:rPr>
        <w:t>1</w:t>
      </w:r>
      <w:r w:rsidRPr="008B6609">
        <w:rPr>
          <w:rFonts w:cs="B Nazanin" w:hint="cs"/>
          <w:bCs/>
          <w:i w:val="0"/>
          <w:iCs w:val="0"/>
          <w:color w:val="000000" w:themeColor="text1"/>
          <w:sz w:val="24"/>
          <w:szCs w:val="24"/>
          <w:u w:val="none"/>
          <w:shd w:val="clear" w:color="auto" w:fill="E0E0E0"/>
          <w:rtl/>
        </w:rPr>
        <w:t xml:space="preserve"> :</w:t>
      </w:r>
      <w:r w:rsidRPr="008B6609">
        <w:rPr>
          <w:rFonts w:cs="B Nazanin" w:hint="cs"/>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Pr="008B6609" w:rsidRDefault="00D406C3" w:rsidP="00D406C3">
      <w:pPr>
        <w:pStyle w:val="Title"/>
        <w:tabs>
          <w:tab w:val="num" w:pos="453"/>
          <w:tab w:val="num" w:pos="595"/>
          <w:tab w:val="left" w:pos="9781"/>
          <w:tab w:val="left" w:pos="9923"/>
        </w:tabs>
        <w:jc w:val="lowKashida"/>
        <w:rPr>
          <w:rFonts w:cs="B Nazanin"/>
          <w:bCs/>
          <w:i w:val="0"/>
          <w:iCs w:val="0"/>
          <w:color w:val="000000" w:themeColor="text1"/>
          <w:spacing w:val="-8"/>
          <w:sz w:val="24"/>
          <w:szCs w:val="24"/>
          <w:u w:val="none"/>
          <w:rtl/>
        </w:rPr>
      </w:pPr>
      <w:r w:rsidRPr="008B6609">
        <w:rPr>
          <w:rFonts w:cs="B Nazanin" w:hint="cs"/>
          <w:bCs/>
          <w:i w:val="0"/>
          <w:iCs w:val="0"/>
          <w:color w:val="000000" w:themeColor="text1"/>
          <w:spacing w:val="-8"/>
          <w:sz w:val="24"/>
          <w:szCs w:val="24"/>
          <w:u w:val="none"/>
          <w:rtl/>
        </w:rPr>
        <w:t>2-</w:t>
      </w:r>
      <w:r w:rsidR="00C208BD" w:rsidRPr="008B6609">
        <w:rPr>
          <w:rFonts w:cs="B Nazanin" w:hint="cs"/>
          <w:bCs/>
          <w:i w:val="0"/>
          <w:iCs w:val="0"/>
          <w:color w:val="000000" w:themeColor="text1"/>
          <w:spacing w:val="-8"/>
          <w:sz w:val="24"/>
          <w:szCs w:val="24"/>
          <w:u w:val="none"/>
          <w:rtl/>
        </w:rPr>
        <w:t>همه خودروها مي‌بايست در هر زمان داراي شرایط زير باشند :</w:t>
      </w:r>
    </w:p>
    <w:p w:rsidR="00E45F35" w:rsidRPr="008B6609" w:rsidRDefault="00C208BD" w:rsidP="00F80EDB">
      <w:pPr>
        <w:pStyle w:val="Title"/>
        <w:tabs>
          <w:tab w:val="num" w:pos="595"/>
          <w:tab w:val="left" w:pos="9781"/>
          <w:tab w:val="left" w:pos="9923"/>
        </w:tabs>
        <w:ind w:left="307" w:hanging="28"/>
        <w:jc w:val="lowKashida"/>
        <w:rPr>
          <w:rFonts w:cs="B Nazanin"/>
          <w:bCs/>
          <w:i w:val="0"/>
          <w:iCs w:val="0"/>
          <w:color w:val="000000" w:themeColor="text1"/>
          <w:spacing w:val="-8"/>
          <w:sz w:val="24"/>
          <w:szCs w:val="24"/>
          <w:u w:val="none"/>
        </w:rPr>
      </w:pPr>
      <w:r w:rsidRPr="008B6609">
        <w:rPr>
          <w:rFonts w:cs="B Nazanin" w:hint="cs"/>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B9327D">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color w:val="000000" w:themeColor="text1"/>
          <w:sz w:val="24"/>
          <w:szCs w:val="24"/>
          <w:u w:val="none"/>
          <w:rtl/>
        </w:rPr>
        <w:t xml:space="preserve">ب: </w:t>
      </w:r>
      <w:r w:rsidR="003F2855" w:rsidRPr="008B6609">
        <w:rPr>
          <w:rFonts w:cs="B Nazanin" w:hint="cs"/>
          <w:bCs/>
          <w:i w:val="0"/>
          <w:iCs w:val="0"/>
          <w:color w:val="000000" w:themeColor="text1"/>
          <w:spacing w:val="-8"/>
          <w:sz w:val="24"/>
          <w:szCs w:val="24"/>
          <w:u w:val="none"/>
          <w:rtl/>
        </w:rPr>
        <w:t xml:space="preserve">مدل </w:t>
      </w:r>
      <w:r w:rsidR="00F27151" w:rsidRPr="008B6609">
        <w:rPr>
          <w:rFonts w:cs="B Nazanin" w:hint="cs"/>
          <w:bCs/>
          <w:i w:val="0"/>
          <w:iCs w:val="0"/>
          <w:color w:val="000000" w:themeColor="text1"/>
          <w:spacing w:val="-8"/>
          <w:sz w:val="24"/>
          <w:szCs w:val="24"/>
          <w:u w:val="none"/>
          <w:rtl/>
        </w:rPr>
        <w:t>اتو</w:t>
      </w:r>
      <w:r w:rsidR="003F2855" w:rsidRPr="008B6609">
        <w:rPr>
          <w:rFonts w:cs="B Nazanin" w:hint="cs"/>
          <w:bCs/>
          <w:i w:val="0"/>
          <w:iCs w:val="0"/>
          <w:color w:val="000000" w:themeColor="text1"/>
          <w:spacing w:val="-8"/>
          <w:sz w:val="24"/>
          <w:szCs w:val="24"/>
          <w:u w:val="none"/>
          <w:rtl/>
        </w:rPr>
        <w:t>بوس</w:t>
      </w:r>
      <w:r w:rsidR="0024403D" w:rsidRPr="008B6609">
        <w:rPr>
          <w:rFonts w:cs="B Nazanin" w:hint="cs"/>
          <w:bCs/>
          <w:i w:val="0"/>
          <w:iCs w:val="0"/>
          <w:color w:val="000000" w:themeColor="text1"/>
          <w:spacing w:val="-8"/>
          <w:sz w:val="24"/>
          <w:szCs w:val="24"/>
          <w:u w:val="none"/>
          <w:shd w:val="clear" w:color="auto" w:fill="FFFFFF" w:themeFill="background1"/>
          <w:rtl/>
        </w:rPr>
        <w:t xml:space="preserve">(مدل </w:t>
      </w:r>
      <w:r w:rsidR="00B9327D">
        <w:rPr>
          <w:rFonts w:cs="B Nazanin" w:hint="cs"/>
          <w:bCs/>
          <w:i w:val="0"/>
          <w:iCs w:val="0"/>
          <w:color w:val="000000" w:themeColor="text1"/>
          <w:spacing w:val="-8"/>
          <w:sz w:val="24"/>
          <w:szCs w:val="24"/>
          <w:u w:val="none"/>
          <w:shd w:val="clear" w:color="auto" w:fill="FFFFFF" w:themeFill="background1"/>
          <w:rtl/>
        </w:rPr>
        <w:t>بنز 457</w:t>
      </w:r>
      <w:r w:rsidR="00B9327D">
        <w:rPr>
          <w:rFonts w:cs="B Nazanin" w:hint="cs"/>
          <w:bCs/>
          <w:i w:val="0"/>
          <w:iCs w:val="0"/>
          <w:color w:val="000000" w:themeColor="text1"/>
          <w:spacing w:val="-8"/>
          <w:sz w:val="24"/>
          <w:szCs w:val="24"/>
          <w:u w:val="none"/>
          <w:shd w:val="clear" w:color="auto" w:fill="FFFFFF" w:themeFill="background1"/>
          <w:rtl/>
          <w:lang w:bidi="fa-IR"/>
        </w:rPr>
        <w:t xml:space="preserve"> </w:t>
      </w:r>
      <w:r w:rsidR="006854D8" w:rsidRPr="008B6609">
        <w:rPr>
          <w:rFonts w:cs="B Nazanin" w:hint="cs"/>
          <w:bCs/>
          <w:i w:val="0"/>
          <w:iCs w:val="0"/>
          <w:color w:val="000000" w:themeColor="text1"/>
          <w:spacing w:val="-8"/>
          <w:sz w:val="24"/>
          <w:szCs w:val="24"/>
          <w:u w:val="none"/>
          <w:shd w:val="clear" w:color="auto" w:fill="FFFFFF" w:themeFill="background1"/>
          <w:rtl/>
        </w:rPr>
        <w:t xml:space="preserve"> و ولوو)</w:t>
      </w:r>
      <w:r w:rsidR="005B7694">
        <w:rPr>
          <w:rFonts w:cs="B Nazanin" w:hint="cs"/>
          <w:bCs/>
          <w:i w:val="0"/>
          <w:iCs w:val="0"/>
          <w:color w:val="000000" w:themeColor="text1"/>
          <w:spacing w:val="-8"/>
          <w:sz w:val="24"/>
          <w:szCs w:val="24"/>
          <w:u w:val="none"/>
          <w:rtl/>
          <w:lang w:bidi="fa-IR"/>
        </w:rPr>
        <w:t xml:space="preserve">سال </w:t>
      </w:r>
      <w:r w:rsidR="009040E3">
        <w:rPr>
          <w:rFonts w:cs="B Nazanin" w:hint="cs"/>
          <w:bCs/>
          <w:i w:val="0"/>
          <w:iCs w:val="0"/>
          <w:color w:val="000000" w:themeColor="text1"/>
          <w:spacing w:val="-8"/>
          <w:sz w:val="24"/>
          <w:szCs w:val="24"/>
          <w:u w:val="none"/>
          <w:rtl/>
          <w:lang w:bidi="fa-IR"/>
        </w:rPr>
        <w:t>138</w:t>
      </w:r>
      <w:r w:rsidR="008A6E80">
        <w:rPr>
          <w:rFonts w:cs="B Nazanin" w:hint="cs"/>
          <w:bCs/>
          <w:i w:val="0"/>
          <w:iCs w:val="0"/>
          <w:color w:val="000000" w:themeColor="text1"/>
          <w:spacing w:val="-8"/>
          <w:sz w:val="24"/>
          <w:szCs w:val="24"/>
          <w:u w:val="none"/>
          <w:rtl/>
          <w:lang w:bidi="fa-IR"/>
        </w:rPr>
        <w:t>6</w:t>
      </w:r>
      <w:r w:rsidR="005B7694">
        <w:rPr>
          <w:rFonts w:cs="B Nazanin" w:hint="cs"/>
          <w:bCs/>
          <w:i w:val="0"/>
          <w:iCs w:val="0"/>
          <w:color w:val="000000" w:themeColor="text1"/>
          <w:spacing w:val="-8"/>
          <w:sz w:val="24"/>
          <w:szCs w:val="24"/>
          <w:u w:val="none"/>
          <w:rtl/>
          <w:lang w:bidi="fa-IR"/>
        </w:rPr>
        <w:t xml:space="preserve"> به بالا </w:t>
      </w:r>
      <w:r w:rsidR="005B7A40" w:rsidRPr="008B6609">
        <w:rPr>
          <w:rFonts w:cs="B Nazanin" w:hint="cs"/>
          <w:bCs/>
          <w:i w:val="0"/>
          <w:iCs w:val="0"/>
          <w:color w:val="000000" w:themeColor="text1"/>
          <w:spacing w:val="-8"/>
          <w:sz w:val="24"/>
          <w:szCs w:val="24"/>
          <w:u w:val="none"/>
          <w:rtl/>
        </w:rPr>
        <w:t>و</w:t>
      </w:r>
      <w:r w:rsidR="003215DC" w:rsidRPr="008B6609">
        <w:rPr>
          <w:rFonts w:cs="B Nazanin" w:hint="cs"/>
          <w:bCs/>
          <w:i w:val="0"/>
          <w:iCs w:val="0"/>
          <w:color w:val="000000" w:themeColor="text1"/>
          <w:spacing w:val="-8"/>
          <w:sz w:val="24"/>
          <w:szCs w:val="24"/>
          <w:u w:val="none"/>
          <w:rtl/>
        </w:rPr>
        <w:t>مینی بوس</w:t>
      </w:r>
      <w:r w:rsidR="0024403D" w:rsidRPr="008B6609">
        <w:rPr>
          <w:rFonts w:cs="B Nazanin" w:hint="cs"/>
          <w:bCs/>
          <w:i w:val="0"/>
          <w:iCs w:val="0"/>
          <w:color w:val="000000" w:themeColor="text1"/>
          <w:spacing w:val="-8"/>
          <w:sz w:val="24"/>
          <w:szCs w:val="24"/>
          <w:u w:val="none"/>
          <w:shd w:val="clear" w:color="auto" w:fill="FFFFFF" w:themeFill="background1"/>
          <w:rtl/>
        </w:rPr>
        <w:t>(</w:t>
      </w:r>
      <w:r w:rsidR="00D32024">
        <w:rPr>
          <w:rFonts w:cs="B Nazanin" w:hint="cs"/>
          <w:bCs/>
          <w:i w:val="0"/>
          <w:iCs w:val="0"/>
          <w:color w:val="000000" w:themeColor="text1"/>
          <w:spacing w:val="-8"/>
          <w:sz w:val="24"/>
          <w:szCs w:val="24"/>
          <w:u w:val="none"/>
          <w:shd w:val="clear" w:color="auto" w:fill="FFFFFF" w:themeFill="background1"/>
          <w:rtl/>
        </w:rPr>
        <w:t>هيوندا ،</w:t>
      </w:r>
      <w:r w:rsidR="00B9327D">
        <w:rPr>
          <w:rFonts w:cs="B Nazanin" w:hint="cs"/>
          <w:bCs/>
          <w:i w:val="0"/>
          <w:iCs w:val="0"/>
          <w:color w:val="000000" w:themeColor="text1"/>
          <w:spacing w:val="-8"/>
          <w:sz w:val="24"/>
          <w:szCs w:val="24"/>
          <w:u w:val="none"/>
          <w:shd w:val="clear" w:color="auto" w:fill="FFFFFF" w:themeFill="background1"/>
          <w:rtl/>
        </w:rPr>
        <w:t xml:space="preserve">ايسوزو </w:t>
      </w:r>
      <w:r w:rsidR="0024403D" w:rsidRPr="008B6609">
        <w:rPr>
          <w:rFonts w:cs="B Nazanin" w:hint="cs"/>
          <w:bCs/>
          <w:i w:val="0"/>
          <w:iCs w:val="0"/>
          <w:color w:val="000000" w:themeColor="text1"/>
          <w:spacing w:val="-8"/>
          <w:sz w:val="24"/>
          <w:szCs w:val="24"/>
          <w:u w:val="none"/>
          <w:shd w:val="clear" w:color="auto" w:fill="FFFFFF" w:themeFill="background1"/>
          <w:rtl/>
        </w:rPr>
        <w:t>)</w:t>
      </w:r>
      <w:r w:rsidR="006B0D7A">
        <w:rPr>
          <w:rFonts w:cs="B Nazanin" w:hint="cs"/>
          <w:bCs/>
          <w:i w:val="0"/>
          <w:iCs w:val="0"/>
          <w:color w:val="000000" w:themeColor="text1"/>
          <w:spacing w:val="-8"/>
          <w:sz w:val="24"/>
          <w:szCs w:val="24"/>
          <w:u w:val="none"/>
          <w:shd w:val="clear" w:color="auto" w:fill="FFFFFF" w:themeFill="background1"/>
          <w:rtl/>
        </w:rPr>
        <w:t xml:space="preserve">با ظرفیت 21 </w:t>
      </w:r>
      <w:r w:rsidR="008A6E80">
        <w:rPr>
          <w:rFonts w:cs="B Nazanin" w:hint="cs"/>
          <w:bCs/>
          <w:i w:val="0"/>
          <w:iCs w:val="0"/>
          <w:color w:val="000000" w:themeColor="text1"/>
          <w:spacing w:val="-8"/>
          <w:sz w:val="24"/>
          <w:szCs w:val="24"/>
          <w:u w:val="none"/>
          <w:shd w:val="clear" w:color="auto" w:fill="FFFFFF" w:themeFill="background1"/>
          <w:rtl/>
        </w:rPr>
        <w:t xml:space="preserve">و </w:t>
      </w:r>
      <w:r w:rsidR="00D32024">
        <w:rPr>
          <w:rFonts w:cs="B Nazanin" w:hint="cs"/>
          <w:bCs/>
          <w:i w:val="0"/>
          <w:iCs w:val="0"/>
          <w:color w:val="000000" w:themeColor="text1"/>
          <w:spacing w:val="-8"/>
          <w:sz w:val="24"/>
          <w:szCs w:val="24"/>
          <w:u w:val="none"/>
          <w:shd w:val="clear" w:color="auto" w:fill="FFFFFF" w:themeFill="background1"/>
          <w:rtl/>
          <w:lang w:bidi="fa-IR"/>
        </w:rPr>
        <w:t>18</w:t>
      </w:r>
      <w:r w:rsidR="008A6E80">
        <w:rPr>
          <w:rFonts w:cs="B Nazanin" w:hint="cs"/>
          <w:bCs/>
          <w:i w:val="0"/>
          <w:iCs w:val="0"/>
          <w:color w:val="000000" w:themeColor="text1"/>
          <w:spacing w:val="-8"/>
          <w:sz w:val="24"/>
          <w:szCs w:val="24"/>
          <w:u w:val="none"/>
          <w:shd w:val="clear" w:color="auto" w:fill="FFFFFF" w:themeFill="background1"/>
          <w:rtl/>
        </w:rPr>
        <w:t xml:space="preserve"> </w:t>
      </w:r>
      <w:r w:rsidR="006B0D7A">
        <w:rPr>
          <w:rFonts w:cs="B Nazanin" w:hint="cs"/>
          <w:bCs/>
          <w:i w:val="0"/>
          <w:iCs w:val="0"/>
          <w:color w:val="000000" w:themeColor="text1"/>
          <w:spacing w:val="-8"/>
          <w:sz w:val="24"/>
          <w:szCs w:val="24"/>
          <w:u w:val="none"/>
          <w:shd w:val="clear" w:color="auto" w:fill="FFFFFF" w:themeFill="background1"/>
          <w:rtl/>
        </w:rPr>
        <w:t xml:space="preserve">نفره </w:t>
      </w:r>
      <w:r w:rsidR="005B7694">
        <w:rPr>
          <w:rFonts w:cs="B Nazanin" w:hint="cs"/>
          <w:bCs/>
          <w:i w:val="0"/>
          <w:iCs w:val="0"/>
          <w:color w:val="000000" w:themeColor="text1"/>
          <w:spacing w:val="-8"/>
          <w:sz w:val="24"/>
          <w:szCs w:val="24"/>
          <w:u w:val="none"/>
          <w:rtl/>
        </w:rPr>
        <w:t xml:space="preserve">سال </w:t>
      </w:r>
      <w:r w:rsidR="009040E3">
        <w:rPr>
          <w:rFonts w:cs="B Nazanin" w:hint="cs"/>
          <w:bCs/>
          <w:i w:val="0"/>
          <w:iCs w:val="0"/>
          <w:color w:val="000000" w:themeColor="text1"/>
          <w:spacing w:val="-8"/>
          <w:sz w:val="24"/>
          <w:szCs w:val="24"/>
          <w:u w:val="none"/>
          <w:rtl/>
        </w:rPr>
        <w:t>138</w:t>
      </w:r>
      <w:r w:rsidR="008A6E80">
        <w:rPr>
          <w:rFonts w:cs="B Nazanin" w:hint="cs"/>
          <w:bCs/>
          <w:i w:val="0"/>
          <w:iCs w:val="0"/>
          <w:color w:val="000000" w:themeColor="text1"/>
          <w:spacing w:val="-8"/>
          <w:sz w:val="24"/>
          <w:szCs w:val="24"/>
          <w:u w:val="none"/>
          <w:rtl/>
        </w:rPr>
        <w:t>6</w:t>
      </w:r>
      <w:r w:rsidR="003215DC" w:rsidRPr="008B6609">
        <w:rPr>
          <w:rFonts w:cs="B Nazanin" w:hint="cs"/>
          <w:bCs/>
          <w:i w:val="0"/>
          <w:iCs w:val="0"/>
          <w:color w:val="000000" w:themeColor="text1"/>
          <w:spacing w:val="-8"/>
          <w:sz w:val="24"/>
          <w:szCs w:val="24"/>
          <w:u w:val="none"/>
          <w:rtl/>
        </w:rPr>
        <w:t xml:space="preserve"> به بالا</w:t>
      </w:r>
      <w:r w:rsidRPr="008B6609">
        <w:rPr>
          <w:rFonts w:cs="B Nazanin" w:hint="cs"/>
          <w:bCs/>
          <w:i w:val="0"/>
          <w:iCs w:val="0"/>
          <w:color w:val="000000" w:themeColor="text1"/>
          <w:spacing w:val="-8"/>
          <w:sz w:val="24"/>
          <w:szCs w:val="24"/>
          <w:u w:val="none"/>
          <w:rtl/>
        </w:rPr>
        <w:t xml:space="preserve"> و مناسب باشد (</w:t>
      </w:r>
      <w:r w:rsidRPr="008B6609">
        <w:rPr>
          <w:rFonts w:cs="B Nazanin" w:hint="cs"/>
          <w:bCs/>
          <w:i w:val="0"/>
          <w:iCs w:val="0"/>
          <w:spacing w:val="-8"/>
          <w:sz w:val="24"/>
          <w:szCs w:val="24"/>
          <w:u w:val="none"/>
          <w:rtl/>
        </w:rPr>
        <w:t>تشخيص مناسب بودن خودروها ب</w:t>
      </w:r>
      <w:r w:rsidR="0099117B"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ج : شكل ظاهري سرويس‌ها ب</w:t>
      </w:r>
      <w:r w:rsidR="00E45F35"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صورت تصادفي، بتونه شده و غيرمعمولي نباشد.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د: شيشه‌هاي خودروها كاملاً سالم و تميز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هـ : ظاهرسرويس‌ها مي‌بايست هميشه تميز و داخل آنها نيز بطور مرتب نظافت شود .</w:t>
      </w:r>
    </w:p>
    <w:p w:rsidR="00C208BD" w:rsidRPr="008B6609" w:rsidRDefault="00C208BD" w:rsidP="00300403">
      <w:pPr>
        <w:pStyle w:val="Title"/>
        <w:tabs>
          <w:tab w:val="left" w:pos="9781"/>
          <w:tab w:val="left" w:pos="9923"/>
        </w:tabs>
        <w:ind w:left="307" w:hanging="28"/>
        <w:jc w:val="both"/>
        <w:rPr>
          <w:rFonts w:cs="B Nazanin"/>
          <w:bCs/>
          <w:i w:val="0"/>
          <w:iCs w:val="0"/>
          <w:spacing w:val="-8"/>
          <w:sz w:val="24"/>
          <w:szCs w:val="24"/>
          <w:u w:val="none"/>
          <w:rtl/>
        </w:rPr>
      </w:pPr>
      <w:r w:rsidRPr="008B6609">
        <w:rPr>
          <w:rFonts w:cs="B Nazanin" w:hint="cs"/>
          <w:bCs/>
          <w:i w:val="0"/>
          <w:iCs w:val="0"/>
          <w:spacing w:val="-8"/>
          <w:sz w:val="24"/>
          <w:szCs w:val="24"/>
          <w:u w:val="none"/>
          <w:rtl/>
        </w:rPr>
        <w:t xml:space="preserve">و: سيستم </w:t>
      </w:r>
      <w:r w:rsidRPr="00C73FC8">
        <w:rPr>
          <w:rFonts w:cs="B Nazanin" w:hint="cs"/>
          <w:bCs/>
          <w:i w:val="0"/>
          <w:iCs w:val="0"/>
          <w:spacing w:val="-8"/>
          <w:sz w:val="24"/>
          <w:szCs w:val="24"/>
          <w:u w:val="none"/>
          <w:rtl/>
        </w:rPr>
        <w:t>گرمايش زمستاني</w:t>
      </w:r>
      <w:r w:rsidR="006B0D7A">
        <w:rPr>
          <w:rFonts w:cs="B Nazanin" w:hint="cs"/>
          <w:bCs/>
          <w:i w:val="0"/>
          <w:iCs w:val="0"/>
          <w:spacing w:val="-8"/>
          <w:sz w:val="24"/>
          <w:szCs w:val="24"/>
          <w:u w:val="none"/>
          <w:rtl/>
        </w:rPr>
        <w:t xml:space="preserve"> </w:t>
      </w:r>
      <w:r w:rsidRPr="008B6609">
        <w:rPr>
          <w:rFonts w:cs="B Nazanin" w:hint="cs"/>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r w:rsidR="00E0242F" w:rsidRPr="008B6609">
        <w:rPr>
          <w:rFonts w:cs="B Nazanin" w:hint="cs"/>
          <w:bCs/>
          <w:i w:val="0"/>
          <w:iCs w:val="0"/>
          <w:spacing w:val="-8"/>
          <w:sz w:val="24"/>
          <w:szCs w:val="24"/>
          <w:u w:val="none"/>
          <w:rtl/>
        </w:rPr>
        <w:t>(لازم به ذكر است با توجه به تغييرات آب و هوائي از هر تاريخي كه كارفرما تشخيص دهد و اعلام نمايد پيمانك</w:t>
      </w:r>
      <w:r w:rsidR="00300403">
        <w:rPr>
          <w:rFonts w:cs="B Nazanin" w:hint="cs"/>
          <w:bCs/>
          <w:i w:val="0"/>
          <w:iCs w:val="0"/>
          <w:spacing w:val="-8"/>
          <w:sz w:val="24"/>
          <w:szCs w:val="24"/>
          <w:u w:val="none"/>
          <w:rtl/>
        </w:rPr>
        <w:t xml:space="preserve">ار ملزم به راه اندازي سيستم </w:t>
      </w:r>
      <w:r w:rsidR="00E0242F" w:rsidRPr="008B6609">
        <w:rPr>
          <w:rFonts w:cs="B Nazanin" w:hint="cs"/>
          <w:bCs/>
          <w:i w:val="0"/>
          <w:iCs w:val="0"/>
          <w:spacing w:val="-8"/>
          <w:sz w:val="24"/>
          <w:szCs w:val="24"/>
          <w:u w:val="none"/>
          <w:rtl/>
        </w:rPr>
        <w:t>گرمايشي مي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ز: صندلي خودروها كاملاً سالم و روكش صندلي ها هميشه تميز و مرتب باشد .</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ك: همه خودروها مي‌بايست داراي كارت بيمه شخص ثالث و ديه و سرنشين </w:t>
      </w:r>
      <w:r w:rsidR="00E45F35" w:rsidRPr="008B6609">
        <w:rPr>
          <w:rFonts w:cs="B Nazanin" w:hint="cs"/>
          <w:bCs/>
          <w:i w:val="0"/>
          <w:iCs w:val="0"/>
          <w:spacing w:val="-8"/>
          <w:sz w:val="24"/>
          <w:szCs w:val="24"/>
          <w:u w:val="none"/>
          <w:rtl/>
          <w:lang w:bidi="fa-IR"/>
        </w:rPr>
        <w:t xml:space="preserve">با حداکثر تعهدات مالی </w:t>
      </w:r>
      <w:r w:rsidRPr="008B6609">
        <w:rPr>
          <w:rFonts w:cs="B Nazanin" w:hint="cs"/>
          <w:bCs/>
          <w:i w:val="0"/>
          <w:iCs w:val="0"/>
          <w:spacing w:val="-8"/>
          <w:sz w:val="24"/>
          <w:szCs w:val="24"/>
          <w:u w:val="none"/>
          <w:rtl/>
        </w:rPr>
        <w:t>باشند.</w:t>
      </w:r>
    </w:p>
    <w:p w:rsidR="00A52A28" w:rsidRPr="008B6609" w:rsidRDefault="00A52A28"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z w:val="24"/>
          <w:szCs w:val="24"/>
          <w:u w:val="none"/>
          <w:rtl/>
        </w:rPr>
        <w:t>گ :کلیه خودروها لزوما</w:t>
      </w:r>
      <w:r w:rsidR="003F2855" w:rsidRPr="008B6609">
        <w:rPr>
          <w:rFonts w:cs="B Nazanin" w:hint="cs"/>
          <w:bCs/>
          <w:i w:val="0"/>
          <w:iCs w:val="0"/>
          <w:sz w:val="24"/>
          <w:szCs w:val="24"/>
          <w:u w:val="none"/>
          <w:rtl/>
        </w:rPr>
        <w:t xml:space="preserve">ً </w:t>
      </w:r>
      <w:r w:rsidRPr="008B6609">
        <w:rPr>
          <w:rFonts w:cs="B Nazanin" w:hint="cs"/>
          <w:bCs/>
          <w:i w:val="0"/>
          <w:iCs w:val="0"/>
          <w:sz w:val="24"/>
          <w:szCs w:val="24"/>
          <w:u w:val="none"/>
          <w:rtl/>
        </w:rPr>
        <w:t>باید مجهز به تجهیزات ایمنی از قبیل زنجیر چرخ ،کپسول آتش نشانی و...باشند.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ل: نماينده پيمانكار بايد هر روز طبق ساعات درخواستي كارفرما در </w:t>
      </w:r>
      <w:r w:rsidR="009764A6" w:rsidRPr="008B6609">
        <w:rPr>
          <w:rFonts w:cs="B Nazanin" w:hint="cs"/>
          <w:bCs/>
          <w:i w:val="0"/>
          <w:iCs w:val="0"/>
          <w:spacing w:val="-8"/>
          <w:sz w:val="24"/>
          <w:szCs w:val="24"/>
          <w:u w:val="none"/>
          <w:rtl/>
        </w:rPr>
        <w:t>محل</w:t>
      </w:r>
      <w:r w:rsidRPr="008B6609">
        <w:rPr>
          <w:rFonts w:cs="B Nazanin" w:hint="cs"/>
          <w:bCs/>
          <w:i w:val="0"/>
          <w:iCs w:val="0"/>
          <w:spacing w:val="-8"/>
          <w:sz w:val="24"/>
          <w:szCs w:val="24"/>
          <w:u w:val="none"/>
          <w:rtl/>
        </w:rPr>
        <w:t xml:space="preserve"> حضور  داشته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ن: </w:t>
      </w:r>
      <w:r w:rsidR="00697B9E" w:rsidRPr="008B6609">
        <w:rPr>
          <w:rFonts w:cs="B Nazanin" w:hint="cs"/>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8B6609">
        <w:rPr>
          <w:rFonts w:cs="B Nazanin" w:hint="cs"/>
          <w:bCs/>
          <w:i w:val="0"/>
          <w:iCs w:val="0"/>
          <w:spacing w:val="-8"/>
          <w:sz w:val="24"/>
          <w:szCs w:val="24"/>
          <w:u w:val="none"/>
          <w:rtl/>
        </w:rPr>
        <w:t>.</w:t>
      </w:r>
    </w:p>
    <w:p w:rsidR="00C208BD" w:rsidRPr="008B6609" w:rsidRDefault="00D406C3" w:rsidP="00D406C3">
      <w:pPr>
        <w:pStyle w:val="Title"/>
        <w:tabs>
          <w:tab w:val="num" w:pos="595"/>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3-</w:t>
      </w:r>
      <w:r w:rsidR="00C208BD" w:rsidRPr="008B6609">
        <w:rPr>
          <w:rFonts w:cs="B Nazanin" w:hint="cs"/>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C90650" w:rsidRPr="008B6609">
        <w:rPr>
          <w:rFonts w:cs="B Nazanin" w:hint="cs"/>
          <w:bCs/>
          <w:i w:val="0"/>
          <w:iCs w:val="0"/>
          <w:spacing w:val="-8"/>
          <w:sz w:val="24"/>
          <w:szCs w:val="24"/>
          <w:u w:val="none"/>
          <w:rtl/>
        </w:rPr>
        <w:t>مینی بوس</w:t>
      </w:r>
      <w:r w:rsidR="00C208BD" w:rsidRPr="008B6609">
        <w:rPr>
          <w:rFonts w:cs="B Nazanin" w:hint="cs"/>
          <w:bCs/>
          <w:i w:val="0"/>
          <w:iCs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Pr="008B6609" w:rsidRDefault="00C208BD" w:rsidP="00D406C3">
      <w:pPr>
        <w:pStyle w:val="Title"/>
        <w:tabs>
          <w:tab w:val="left" w:pos="9781"/>
          <w:tab w:val="left" w:pos="9923"/>
        </w:tabs>
        <w:jc w:val="lowKashida"/>
        <w:rPr>
          <w:rFonts w:cs="B Nazanin"/>
          <w:bCs/>
          <w:i w:val="0"/>
          <w:iCs w:val="0"/>
          <w:spacing w:val="-8"/>
          <w:sz w:val="24"/>
          <w:szCs w:val="24"/>
          <w:u w:val="none"/>
        </w:rPr>
      </w:pPr>
      <w:r w:rsidRPr="008B6609">
        <w:rPr>
          <w:rFonts w:cs="B Nazanin"/>
          <w:bCs/>
          <w:i w:val="0"/>
          <w:iCs w:val="0"/>
          <w:spacing w:val="-4"/>
          <w:sz w:val="24"/>
          <w:szCs w:val="24"/>
          <w:u w:val="none"/>
        </w:rPr>
        <w:lastRenderedPageBreak/>
        <w:sym w:font="Wingdings 2" w:char="00F3"/>
      </w:r>
      <w:r w:rsidRPr="008B6609">
        <w:rPr>
          <w:rFonts w:cs="B Nazanin" w:hint="cs"/>
          <w:bCs/>
          <w:i w:val="0"/>
          <w:iCs w:val="0"/>
          <w:spacing w:val="-8"/>
          <w:sz w:val="24"/>
          <w:szCs w:val="24"/>
          <w:highlight w:val="lightGray"/>
          <w:u w:val="none"/>
          <w:rtl/>
        </w:rPr>
        <w:t>تبصره 2</w:t>
      </w:r>
      <w:r w:rsidRPr="008B6609">
        <w:rPr>
          <w:rFonts w:cs="B Nazanin" w:hint="cs"/>
          <w:bCs/>
          <w:i w:val="0"/>
          <w:iCs w:val="0"/>
          <w:spacing w:val="-8"/>
          <w:sz w:val="24"/>
          <w:szCs w:val="24"/>
          <w:u w:val="none"/>
          <w:rtl/>
        </w:rPr>
        <w:t xml:space="preserve"> : درصورت عدم رعايت هريك از مواد 1 و 2 و 3 و </w:t>
      </w:r>
      <w:r w:rsidR="006816C3" w:rsidRPr="008B6609">
        <w:rPr>
          <w:rFonts w:cs="B Nazanin" w:hint="cs"/>
          <w:bCs/>
          <w:i w:val="0"/>
          <w:iCs w:val="0"/>
          <w:spacing w:val="-8"/>
          <w:sz w:val="24"/>
          <w:szCs w:val="24"/>
          <w:u w:val="none"/>
          <w:rtl/>
        </w:rPr>
        <w:t xml:space="preserve">4 كارفرما مجاز مي باشد به ازاي </w:t>
      </w:r>
      <w:r w:rsidRPr="008B6609">
        <w:rPr>
          <w:rFonts w:cs="B Nazanin" w:hint="cs"/>
          <w:bCs/>
          <w:i w:val="0"/>
          <w:iCs w:val="0"/>
          <w:spacing w:val="-8"/>
          <w:sz w:val="24"/>
          <w:szCs w:val="24"/>
          <w:u w:val="none"/>
          <w:rtl/>
        </w:rPr>
        <w:t xml:space="preserve">هر مورد </w:t>
      </w:r>
      <w:r w:rsidR="006816C3" w:rsidRPr="008B6609">
        <w:rPr>
          <w:rFonts w:cs="B Nazanin" w:hint="cs"/>
          <w:bCs/>
          <w:i w:val="0"/>
          <w:iCs w:val="0"/>
          <w:spacing w:val="-8"/>
          <w:sz w:val="24"/>
          <w:szCs w:val="24"/>
          <w:u w:val="none"/>
          <w:rtl/>
        </w:rPr>
        <w:t xml:space="preserve">گزارش ، به ميزان مبلغ يك نيمراه </w:t>
      </w:r>
      <w:r w:rsidRPr="008B6609">
        <w:rPr>
          <w:rFonts w:cs="B Nazanin" w:hint="cs"/>
          <w:bCs/>
          <w:i w:val="0"/>
          <w:iCs w:val="0"/>
          <w:spacing w:val="-8"/>
          <w:sz w:val="24"/>
          <w:szCs w:val="24"/>
          <w:u w:val="none"/>
          <w:rtl/>
        </w:rPr>
        <w:t>از حق ال</w:t>
      </w:r>
      <w:r w:rsidR="006816C3" w:rsidRPr="008B6609">
        <w:rPr>
          <w:rFonts w:cs="B Nazanin" w:hint="cs"/>
          <w:bCs/>
          <w:i w:val="0"/>
          <w:iCs w:val="0"/>
          <w:spacing w:val="-8"/>
          <w:sz w:val="24"/>
          <w:szCs w:val="24"/>
          <w:u w:val="none"/>
          <w:rtl/>
        </w:rPr>
        <w:t xml:space="preserve">زحمه دريافتي كسر نموده و تأمين </w:t>
      </w:r>
      <w:r w:rsidRPr="008B6609">
        <w:rPr>
          <w:rFonts w:cs="B Nazanin" w:hint="cs"/>
          <w:bCs/>
          <w:i w:val="0"/>
          <w:iCs w:val="0"/>
          <w:spacing w:val="-8"/>
          <w:sz w:val="24"/>
          <w:szCs w:val="24"/>
          <w:u w:val="none"/>
          <w:rtl/>
        </w:rPr>
        <w:t>كرايه پرداختي سرنشينان سرويس مذكور نيز ب</w:t>
      </w:r>
      <w:r w:rsidR="00312D98"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عهده پيمانكار خواهد بود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4-</w:t>
      </w:r>
      <w:r w:rsidR="00C208BD" w:rsidRPr="008B6609">
        <w:rPr>
          <w:rFonts w:cs="B Nazanin" w:hint="cs"/>
          <w:bCs/>
          <w:i w:val="0"/>
          <w:iCs w:val="0"/>
          <w:spacing w:val="-8"/>
          <w:sz w:val="24"/>
          <w:szCs w:val="24"/>
          <w:u w:val="none"/>
          <w:rtl/>
        </w:rPr>
        <w:t xml:space="preserve">رانندگان سرويس‌ها در طول مدت سرويس دهي حق استفاده از ضبط صوت و </w:t>
      </w:r>
      <w:r w:rsidR="00C208BD" w:rsidRPr="008B6609">
        <w:rPr>
          <w:rFonts w:cs="B Nazanin"/>
          <w:bCs/>
          <w:i w:val="0"/>
          <w:iCs w:val="0"/>
          <w:spacing w:val="-8"/>
          <w:sz w:val="24"/>
          <w:szCs w:val="24"/>
          <w:u w:val="none"/>
        </w:rPr>
        <w:t>CD</w:t>
      </w:r>
      <w:r w:rsidR="00C208BD" w:rsidRPr="008B6609">
        <w:rPr>
          <w:rFonts w:cs="B Nazanin" w:hint="cs"/>
          <w:bCs/>
          <w:i w:val="0"/>
          <w:iCs w:val="0"/>
          <w:spacing w:val="-8"/>
          <w:sz w:val="24"/>
          <w:szCs w:val="24"/>
          <w:u w:val="none"/>
          <w:rtl/>
        </w:rPr>
        <w:t xml:space="preserve"> اعم از مجاز و غيرمجاز را ندارند.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5-</w:t>
      </w:r>
      <w:r w:rsidR="00E45F35" w:rsidRPr="008B6609">
        <w:rPr>
          <w:rFonts w:cs="B Nazanin" w:hint="cs"/>
          <w:bCs/>
          <w:i w:val="0"/>
          <w:iCs w:val="0"/>
          <w:spacing w:val="-8"/>
          <w:sz w:val="24"/>
          <w:szCs w:val="24"/>
          <w:u w:val="none"/>
          <w:rtl/>
        </w:rPr>
        <w:t xml:space="preserve">حداقل سن رانندگان 23 و حداکثر 65 سال باشد </w:t>
      </w:r>
      <w:r w:rsidR="00A03262" w:rsidRPr="008B6609">
        <w:rPr>
          <w:rFonts w:cs="B Nazanin" w:hint="cs"/>
          <w:bCs/>
          <w:i w:val="0"/>
          <w:iCs w:val="0"/>
          <w:spacing w:val="-8"/>
          <w:sz w:val="24"/>
          <w:szCs w:val="24"/>
          <w:u w:val="none"/>
          <w:rtl/>
        </w:rPr>
        <w:t xml:space="preserve">و </w:t>
      </w:r>
      <w:r w:rsidR="00C208BD" w:rsidRPr="008B6609">
        <w:rPr>
          <w:rFonts w:cs="B Nazanin" w:hint="cs"/>
          <w:bCs/>
          <w:i w:val="0"/>
          <w:iCs w:val="0"/>
          <w:spacing w:val="-8"/>
          <w:sz w:val="24"/>
          <w:szCs w:val="24"/>
          <w:u w:val="none"/>
          <w:rtl/>
        </w:rPr>
        <w:t>رانندگان سرويس‌ها مي‌بايست از كشيدن سيگار در داخل خودرو در مدت زمان ارائه خدمت خودداري نمايند.</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6-</w:t>
      </w:r>
      <w:r w:rsidR="00C208BD" w:rsidRPr="008B6609">
        <w:rPr>
          <w:rFonts w:cs="B Nazanin" w:hint="cs"/>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2927F3" w:rsidRPr="008B6609">
        <w:rPr>
          <w:rFonts w:cs="B Nazanin" w:hint="cs"/>
          <w:bCs/>
          <w:i w:val="0"/>
          <w:iCs w:val="0"/>
          <w:spacing w:val="-8"/>
          <w:sz w:val="24"/>
          <w:szCs w:val="24"/>
          <w:u w:val="none"/>
          <w:rtl/>
        </w:rPr>
        <w:t xml:space="preserve">بیمارستان  </w:t>
      </w:r>
      <w:r w:rsidR="00C208BD" w:rsidRPr="008B6609">
        <w:rPr>
          <w:rFonts w:cs="B Nazanin" w:hint="cs"/>
          <w:bCs/>
          <w:i w:val="0"/>
          <w:iCs w:val="0"/>
          <w:spacing w:val="-8"/>
          <w:sz w:val="24"/>
          <w:szCs w:val="24"/>
          <w:u w:val="none"/>
          <w:rtl/>
        </w:rPr>
        <w:t>به منظور بازدید مناقصه گزار ارائه نماید.</w:t>
      </w:r>
    </w:p>
    <w:p w:rsidR="004D0A1B"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7-</w:t>
      </w:r>
      <w:r w:rsidR="00C208BD" w:rsidRPr="008B6609">
        <w:rPr>
          <w:rFonts w:cs="B Nazanin" w:hint="cs"/>
          <w:bCs/>
          <w:i w:val="0"/>
          <w:iCs w:val="0"/>
          <w:spacing w:val="-8"/>
          <w:sz w:val="24"/>
          <w:szCs w:val="24"/>
          <w:u w:val="none"/>
          <w:rtl/>
        </w:rPr>
        <w:t>پیمانک</w:t>
      </w:r>
      <w:r w:rsidR="004D0A1B" w:rsidRPr="008B6609">
        <w:rPr>
          <w:rFonts w:cs="B Nazanin" w:hint="cs"/>
          <w:bCs/>
          <w:i w:val="0"/>
          <w:iCs w:val="0"/>
          <w:spacing w:val="-8"/>
          <w:sz w:val="24"/>
          <w:szCs w:val="24"/>
          <w:u w:val="none"/>
          <w:rtl/>
        </w:rPr>
        <w:t xml:space="preserve">ار موظف است لیست اسامی رانندگان </w:t>
      </w:r>
      <w:r w:rsidR="00C208BD" w:rsidRPr="008B6609">
        <w:rPr>
          <w:rFonts w:cs="B Nazanin" w:hint="cs"/>
          <w:bCs/>
          <w:i w:val="0"/>
          <w:iCs w:val="0"/>
          <w:spacing w:val="-8"/>
          <w:sz w:val="24"/>
          <w:szCs w:val="24"/>
          <w:u w:val="none"/>
          <w:rtl/>
        </w:rPr>
        <w:t xml:space="preserve">طرف قرارداد خود را به همراه مشخصات دقیق وسیله نقلیه مورد استفاده را به </w:t>
      </w:r>
      <w:r w:rsidR="006738CF">
        <w:rPr>
          <w:rFonts w:cs="B Nazanin"/>
          <w:bCs/>
          <w:i w:val="0"/>
          <w:iCs w:val="0"/>
          <w:spacing w:val="-8"/>
          <w:sz w:val="24"/>
          <w:szCs w:val="24"/>
          <w:u w:val="none"/>
          <w:rtl/>
        </w:rPr>
        <w:br/>
      </w:r>
      <w:r w:rsidR="00C208BD" w:rsidRPr="008B6609">
        <w:rPr>
          <w:rFonts w:cs="B Nazanin" w:hint="cs"/>
          <w:bCs/>
          <w:i w:val="0"/>
          <w:iCs w:val="0"/>
          <w:spacing w:val="-8"/>
          <w:sz w:val="24"/>
          <w:szCs w:val="24"/>
          <w:u w:val="none"/>
          <w:rtl/>
        </w:rPr>
        <w:t>مناقصه گزار ارائه نماید.</w:t>
      </w:r>
    </w:p>
    <w:p w:rsidR="00D406C3" w:rsidRPr="008B6609" w:rsidRDefault="00D406C3" w:rsidP="00D406C3">
      <w:pPr>
        <w:pStyle w:val="ListParagraph"/>
        <w:tabs>
          <w:tab w:val="right" w:pos="1089"/>
          <w:tab w:val="left" w:pos="9781"/>
          <w:tab w:val="left" w:pos="9923"/>
        </w:tabs>
        <w:bidi/>
        <w:ind w:left="0"/>
        <w:jc w:val="both"/>
        <w:rPr>
          <w:rFonts w:cs="B Nazanin"/>
          <w:spacing w:val="-8"/>
          <w:szCs w:val="24"/>
          <w:rtl/>
          <w:lang w:bidi="ar-SA"/>
        </w:rPr>
      </w:pPr>
      <w:r w:rsidRPr="008B6609">
        <w:rPr>
          <w:rFonts w:cs="B Nazanin" w:hint="cs"/>
          <w:spacing w:val="-8"/>
          <w:szCs w:val="24"/>
          <w:rtl/>
          <w:lang w:bidi="ar-SA"/>
        </w:rPr>
        <w:t>8-</w:t>
      </w:r>
      <w:r w:rsidR="00C208BD" w:rsidRPr="008B6609">
        <w:rPr>
          <w:rFonts w:cs="B Nazanin" w:hint="cs"/>
          <w:spacing w:val="-8"/>
          <w:szCs w:val="24"/>
          <w:rtl/>
          <w:lang w:bidi="ar-SA"/>
        </w:rPr>
        <w:t>پیمانکار موظف است گواهی اشتغال به کار و کسر از حقوق  را در صورت درخواست پرسنل ، به ایشان ارائه نماید.</w:t>
      </w:r>
    </w:p>
    <w:p w:rsidR="00C208BD" w:rsidRPr="008B6609" w:rsidRDefault="00D406C3" w:rsidP="00312D98">
      <w:pPr>
        <w:pStyle w:val="ListParagraph"/>
        <w:tabs>
          <w:tab w:val="right" w:pos="1089"/>
          <w:tab w:val="left" w:pos="9781"/>
          <w:tab w:val="left" w:pos="9923"/>
        </w:tabs>
        <w:bidi/>
        <w:ind w:left="0"/>
        <w:jc w:val="both"/>
        <w:rPr>
          <w:rFonts w:cs="B Nazanin"/>
          <w:spacing w:val="-8"/>
          <w:szCs w:val="24"/>
          <w:lang w:bidi="ar-SA"/>
        </w:rPr>
      </w:pPr>
      <w:r w:rsidRPr="008B6609">
        <w:rPr>
          <w:rFonts w:cs="B Nazanin" w:hint="cs"/>
          <w:spacing w:val="-8"/>
          <w:szCs w:val="24"/>
          <w:rtl/>
          <w:lang w:bidi="ar-SA"/>
        </w:rPr>
        <w:t>9-</w:t>
      </w:r>
      <w:r w:rsidR="00C208BD" w:rsidRPr="008B6609">
        <w:rPr>
          <w:rFonts w:cs="B Nazanin" w:hint="cs"/>
          <w:spacing w:val="-8"/>
          <w:szCs w:val="24"/>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Pr="008B6609" w:rsidRDefault="00D406C3" w:rsidP="005819EC">
      <w:pPr>
        <w:pStyle w:val="Title"/>
        <w:tabs>
          <w:tab w:val="left" w:pos="9781"/>
          <w:tab w:val="left" w:pos="9923"/>
        </w:tabs>
        <w:jc w:val="lowKashida"/>
        <w:rPr>
          <w:rFonts w:cs="B Nazanin"/>
          <w:bCs/>
          <w:i w:val="0"/>
          <w:iCs w:val="0"/>
          <w:spacing w:val="-8"/>
          <w:sz w:val="24"/>
          <w:szCs w:val="24"/>
        </w:rPr>
      </w:pPr>
      <w:r w:rsidRPr="008B6609">
        <w:rPr>
          <w:rFonts w:cs="B Nazanin" w:hint="cs"/>
          <w:bCs/>
          <w:i w:val="0"/>
          <w:iCs w:val="0"/>
          <w:spacing w:val="-8"/>
          <w:sz w:val="24"/>
          <w:szCs w:val="24"/>
          <w:u w:val="none"/>
          <w:rtl/>
        </w:rPr>
        <w:t>10-</w:t>
      </w:r>
      <w:r w:rsidR="00C208BD" w:rsidRPr="008B6609">
        <w:rPr>
          <w:rFonts w:cs="B Nazanin" w:hint="cs"/>
          <w:bCs/>
          <w:i w:val="0"/>
          <w:iCs w:val="0"/>
          <w:spacing w:val="-8"/>
          <w:sz w:val="24"/>
          <w:szCs w:val="24"/>
          <w:u w:val="none"/>
          <w:rtl/>
        </w:rPr>
        <w:t>پيمانكار موظف است جهت نظارت در امر سرويس دهي مطلوب خودروهاي مورد قرارداد يك نفر نماينده ب</w:t>
      </w:r>
      <w:r w:rsidR="00312D98"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2443B9" w:rsidRPr="008B6609">
        <w:rPr>
          <w:rFonts w:cs="B Nazanin" w:hint="cs"/>
          <w:bCs/>
          <w:i w:val="0"/>
          <w:iCs w:val="0"/>
          <w:spacing w:val="-8"/>
          <w:sz w:val="24"/>
          <w:szCs w:val="24"/>
          <w:u w:val="none"/>
          <w:rtl/>
        </w:rPr>
        <w:t>6</w:t>
      </w:r>
      <w:r w:rsidR="00C208BD" w:rsidRPr="008B6609">
        <w:rPr>
          <w:rFonts w:cs="B Nazanin" w:hint="cs"/>
          <w:bCs/>
          <w:i w:val="0"/>
          <w:iCs w:val="0"/>
          <w:spacing w:val="-8"/>
          <w:sz w:val="24"/>
          <w:szCs w:val="24"/>
          <w:u w:val="none"/>
          <w:rtl/>
        </w:rPr>
        <w:t>:</w:t>
      </w:r>
      <w:r w:rsidR="002443B9" w:rsidRPr="008B6609">
        <w:rPr>
          <w:rFonts w:cs="B Nazanin" w:hint="cs"/>
          <w:bCs/>
          <w:i w:val="0"/>
          <w:iCs w:val="0"/>
          <w:spacing w:val="-8"/>
          <w:sz w:val="24"/>
          <w:szCs w:val="24"/>
          <w:u w:val="none"/>
          <w:rtl/>
        </w:rPr>
        <w:t>3</w:t>
      </w:r>
      <w:r w:rsidR="007E2D86" w:rsidRPr="008B6609">
        <w:rPr>
          <w:rFonts w:cs="B Nazanin" w:hint="cs"/>
          <w:bCs/>
          <w:i w:val="0"/>
          <w:iCs w:val="0"/>
          <w:spacing w:val="-8"/>
          <w:sz w:val="24"/>
          <w:szCs w:val="24"/>
          <w:u w:val="none"/>
          <w:rtl/>
        </w:rPr>
        <w:t>0</w:t>
      </w:r>
      <w:r w:rsidR="00C208BD" w:rsidRPr="008B6609">
        <w:rPr>
          <w:rFonts w:cs="B Nazanin" w:hint="cs"/>
          <w:bCs/>
          <w:i w:val="0"/>
          <w:iCs w:val="0"/>
          <w:spacing w:val="-8"/>
          <w:sz w:val="24"/>
          <w:szCs w:val="24"/>
          <w:u w:val="none"/>
          <w:rtl/>
        </w:rPr>
        <w:t xml:space="preserve"> صبح لغايت  </w:t>
      </w:r>
      <w:r w:rsidR="009A6F3F" w:rsidRPr="008B6609">
        <w:rPr>
          <w:rFonts w:cs="B Nazanin" w:hint="cs"/>
          <w:bCs/>
          <w:i w:val="0"/>
          <w:iCs w:val="0"/>
          <w:spacing w:val="-8"/>
          <w:sz w:val="24"/>
          <w:szCs w:val="24"/>
          <w:u w:val="none"/>
          <w:rtl/>
        </w:rPr>
        <w:t>7</w:t>
      </w:r>
      <w:r w:rsidR="00C208BD" w:rsidRPr="008B6609">
        <w:rPr>
          <w:rFonts w:cs="B Nazanin" w:hint="cs"/>
          <w:bCs/>
          <w:i w:val="0"/>
          <w:iCs w:val="0"/>
          <w:spacing w:val="-8"/>
          <w:sz w:val="24"/>
          <w:szCs w:val="24"/>
          <w:u w:val="none"/>
          <w:rtl/>
        </w:rPr>
        <w:t>:</w:t>
      </w:r>
      <w:r w:rsidR="007E2D86" w:rsidRPr="008B6609">
        <w:rPr>
          <w:rFonts w:cs="B Nazanin" w:hint="cs"/>
          <w:bCs/>
          <w:i w:val="0"/>
          <w:iCs w:val="0"/>
          <w:spacing w:val="-8"/>
          <w:sz w:val="24"/>
          <w:szCs w:val="24"/>
          <w:u w:val="none"/>
          <w:rtl/>
        </w:rPr>
        <w:t>30</w:t>
      </w:r>
      <w:r w:rsidR="00C208BD" w:rsidRPr="008B6609">
        <w:rPr>
          <w:rFonts w:cs="B Nazanin" w:hint="cs"/>
          <w:bCs/>
          <w:i w:val="0"/>
          <w:iCs w:val="0"/>
          <w:spacing w:val="-8"/>
          <w:sz w:val="24"/>
          <w:szCs w:val="24"/>
          <w:u w:val="none"/>
          <w:rtl/>
        </w:rPr>
        <w:t xml:space="preserve"> و از ساعت  </w:t>
      </w:r>
      <w:r w:rsidR="002443B9" w:rsidRPr="008B6609">
        <w:rPr>
          <w:rFonts w:cs="B Nazanin" w:hint="cs"/>
          <w:bCs/>
          <w:i w:val="0"/>
          <w:iCs w:val="0"/>
          <w:spacing w:val="-8"/>
          <w:sz w:val="24"/>
          <w:szCs w:val="24"/>
          <w:u w:val="none"/>
          <w:rtl/>
        </w:rPr>
        <w:t>13:45</w:t>
      </w:r>
      <w:r w:rsidR="00C208BD" w:rsidRPr="008B6609">
        <w:rPr>
          <w:rFonts w:cs="B Nazanin" w:hint="cs"/>
          <w:bCs/>
          <w:i w:val="0"/>
          <w:iCs w:val="0"/>
          <w:spacing w:val="-8"/>
          <w:sz w:val="24"/>
          <w:szCs w:val="24"/>
          <w:u w:val="none"/>
          <w:rtl/>
        </w:rPr>
        <w:t xml:space="preserve">  الی1</w:t>
      </w:r>
      <w:r w:rsidR="009A6F3F" w:rsidRPr="008B6609">
        <w:rPr>
          <w:rFonts w:cs="B Nazanin" w:hint="cs"/>
          <w:bCs/>
          <w:i w:val="0"/>
          <w:iCs w:val="0"/>
          <w:spacing w:val="-8"/>
          <w:sz w:val="24"/>
          <w:szCs w:val="24"/>
          <w:u w:val="none"/>
          <w:rtl/>
        </w:rPr>
        <w:t>4</w:t>
      </w:r>
      <w:r w:rsidR="00C208BD" w:rsidRPr="008B6609">
        <w:rPr>
          <w:rFonts w:cs="B Nazanin" w:hint="cs"/>
          <w:bCs/>
          <w:i w:val="0"/>
          <w:iCs w:val="0"/>
          <w:spacing w:val="-8"/>
          <w:sz w:val="24"/>
          <w:szCs w:val="24"/>
          <w:u w:val="none"/>
          <w:rtl/>
        </w:rPr>
        <w:t>:</w:t>
      </w:r>
      <w:r w:rsidR="00852803" w:rsidRPr="008B6609">
        <w:rPr>
          <w:rFonts w:cs="B Nazanin" w:hint="cs"/>
          <w:bCs/>
          <w:i w:val="0"/>
          <w:iCs w:val="0"/>
          <w:spacing w:val="-8"/>
          <w:sz w:val="24"/>
          <w:szCs w:val="24"/>
          <w:u w:val="none"/>
          <w:rtl/>
        </w:rPr>
        <w:t>3</w:t>
      </w:r>
      <w:r w:rsidR="000970BB" w:rsidRPr="008B6609">
        <w:rPr>
          <w:rFonts w:cs="B Nazanin" w:hint="cs"/>
          <w:bCs/>
          <w:i w:val="0"/>
          <w:iCs w:val="0"/>
          <w:spacing w:val="-8"/>
          <w:sz w:val="24"/>
          <w:szCs w:val="24"/>
          <w:u w:val="none"/>
          <w:rtl/>
        </w:rPr>
        <w:t>0</w:t>
      </w:r>
      <w:r w:rsidR="00852803" w:rsidRPr="008B6609">
        <w:rPr>
          <w:rFonts w:cs="B Nazanin" w:hint="cs"/>
          <w:bCs/>
          <w:i w:val="0"/>
          <w:iCs w:val="0"/>
          <w:spacing w:val="-8"/>
          <w:sz w:val="24"/>
          <w:szCs w:val="24"/>
          <w:u w:val="none"/>
          <w:rtl/>
        </w:rPr>
        <w:t xml:space="preserve">و از ساعت 19:15 الی 19:45 </w:t>
      </w:r>
      <w:r w:rsidR="00C208BD" w:rsidRPr="008B6609">
        <w:rPr>
          <w:rFonts w:cs="B Nazanin" w:hint="cs"/>
          <w:bCs/>
          <w:i w:val="0"/>
          <w:iCs w:val="0"/>
          <w:spacing w:val="-8"/>
          <w:sz w:val="24"/>
          <w:szCs w:val="24"/>
          <w:u w:val="none"/>
          <w:rtl/>
        </w:rPr>
        <w:t xml:space="preserve">در </w:t>
      </w:r>
      <w:r w:rsidR="00852803" w:rsidRPr="008B6609">
        <w:rPr>
          <w:rFonts w:cs="B Nazanin" w:hint="cs"/>
          <w:bCs/>
          <w:i w:val="0"/>
          <w:iCs w:val="0"/>
          <w:color w:val="000000" w:themeColor="text1"/>
          <w:spacing w:val="-8"/>
          <w:sz w:val="24"/>
          <w:szCs w:val="24"/>
          <w:u w:val="none"/>
          <w:rtl/>
        </w:rPr>
        <w:t>مجتمع</w:t>
      </w:r>
      <w:r w:rsidR="005819EC">
        <w:rPr>
          <w:rFonts w:cs="B Nazanin" w:hint="cs"/>
          <w:bCs/>
          <w:i w:val="0"/>
          <w:iCs w:val="0"/>
          <w:color w:val="000000" w:themeColor="text1"/>
          <w:spacing w:val="-8"/>
          <w:sz w:val="24"/>
          <w:szCs w:val="24"/>
          <w:u w:val="none"/>
          <w:rtl/>
        </w:rPr>
        <w:t xml:space="preserve"> </w:t>
      </w:r>
      <w:r w:rsidR="00C208BD" w:rsidRPr="008B6609">
        <w:rPr>
          <w:rFonts w:cs="B Nazanin" w:hint="cs"/>
          <w:bCs/>
          <w:i w:val="0"/>
          <w:iCs w:val="0"/>
          <w:spacing w:val="-8"/>
          <w:sz w:val="24"/>
          <w:szCs w:val="24"/>
          <w:u w:val="none"/>
          <w:rtl/>
        </w:rPr>
        <w:t xml:space="preserve">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مرکز حضور يابد ، </w:t>
      </w:r>
      <w:r w:rsidR="00C208BD" w:rsidRPr="008B6609">
        <w:rPr>
          <w:rFonts w:cs="B Nazanin" w:hint="cs"/>
          <w:bCs/>
          <w:i w:val="0"/>
          <w:iCs w:val="0"/>
          <w:spacing w:val="-8"/>
          <w:sz w:val="24"/>
          <w:szCs w:val="24"/>
          <w:rtl/>
        </w:rPr>
        <w:t>در غیر اینصورت بابت هرروز غیبت نماینده پیمانکارمبلغ</w:t>
      </w:r>
      <w:r w:rsidR="005819EC">
        <w:rPr>
          <w:rFonts w:cs="B Nazanin" w:hint="cs"/>
          <w:bCs/>
          <w:i w:val="0"/>
          <w:iCs w:val="0"/>
          <w:spacing w:val="-8"/>
          <w:sz w:val="24"/>
          <w:szCs w:val="24"/>
          <w:rtl/>
        </w:rPr>
        <w:t xml:space="preserve">5.000.000 ريال </w:t>
      </w:r>
      <w:r w:rsidR="00C208BD" w:rsidRPr="008B6609">
        <w:rPr>
          <w:rFonts w:cs="B Nazanin" w:hint="cs"/>
          <w:bCs/>
          <w:i w:val="0"/>
          <w:iCs w:val="0"/>
          <w:spacing w:val="-8"/>
          <w:sz w:val="24"/>
          <w:szCs w:val="24"/>
          <w:rtl/>
        </w:rPr>
        <w:t>از صورتحساب ارسالی پیمانکار بابت جریمه کسر خواهد شد.</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11-</w:t>
      </w:r>
      <w:r w:rsidR="00C208BD" w:rsidRPr="008B6609">
        <w:rPr>
          <w:rFonts w:cs="B Nazanin" w:hint="cs"/>
          <w:bCs/>
          <w:i w:val="0"/>
          <w:iCs w:val="0"/>
          <w:spacing w:val="-8"/>
          <w:sz w:val="24"/>
          <w:szCs w:val="24"/>
          <w:u w:val="none"/>
          <w:rtl/>
        </w:rPr>
        <w:t xml:space="preserve">كارفرما مي‌تواند با رعايت مقررات ضمن هماهنگي با پيمانكار برحسب نياز نسبت به جابجائي </w:t>
      </w:r>
      <w:r w:rsidR="009A6F3F" w:rsidRPr="008B6609">
        <w:rPr>
          <w:rFonts w:cs="B Nazanin" w:hint="cs"/>
          <w:bCs/>
          <w:i w:val="0"/>
          <w:iCs w:val="0"/>
          <w:spacing w:val="-8"/>
          <w:sz w:val="24"/>
          <w:szCs w:val="24"/>
          <w:u w:val="none"/>
          <w:rtl/>
        </w:rPr>
        <w:t xml:space="preserve">اتوبوس ها و  </w:t>
      </w:r>
      <w:r w:rsidR="008F38F6" w:rsidRPr="008B6609">
        <w:rPr>
          <w:rFonts w:cs="B Nazanin" w:hint="cs"/>
          <w:bCs/>
          <w:i w:val="0"/>
          <w:iCs w:val="0"/>
          <w:spacing w:val="-8"/>
          <w:sz w:val="24"/>
          <w:szCs w:val="24"/>
          <w:u w:val="none"/>
          <w:rtl/>
        </w:rPr>
        <w:t xml:space="preserve">مینی بوس </w:t>
      </w:r>
      <w:r w:rsidR="009A6F3F" w:rsidRPr="008B6609">
        <w:rPr>
          <w:rFonts w:cs="B Nazanin" w:hint="cs"/>
          <w:bCs/>
          <w:i w:val="0"/>
          <w:iCs w:val="0"/>
          <w:spacing w:val="-8"/>
          <w:sz w:val="24"/>
          <w:szCs w:val="24"/>
          <w:u w:val="none"/>
          <w:rtl/>
        </w:rPr>
        <w:t xml:space="preserve">ها </w:t>
      </w:r>
      <w:r w:rsidR="00C208BD" w:rsidRPr="008B6609">
        <w:rPr>
          <w:rFonts w:cs="B Nazanin" w:hint="cs"/>
          <w:bCs/>
          <w:i w:val="0"/>
          <w:iCs w:val="0"/>
          <w:spacing w:val="-8"/>
          <w:sz w:val="24"/>
          <w:szCs w:val="24"/>
          <w:u w:val="none"/>
          <w:rtl/>
        </w:rPr>
        <w:t xml:space="preserve"> اقدام نمايد و پيمانكار موظف به اجراي آن خواهد بود.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12-</w:t>
      </w:r>
      <w:r w:rsidR="00C208BD" w:rsidRPr="008B6609">
        <w:rPr>
          <w:rFonts w:cs="B Nazanin" w:hint="cs"/>
          <w:bCs/>
          <w:i w:val="0"/>
          <w:iCs w:val="0"/>
          <w:spacing w:val="-8"/>
          <w:sz w:val="24"/>
          <w:szCs w:val="24"/>
          <w:u w:val="none"/>
          <w:rtl/>
        </w:rPr>
        <w:t>تعيين و تغيير مسير و ساعت حركت سرويس‌ها ب</w:t>
      </w:r>
      <w:r w:rsidR="00312D98"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عهده كارفرما بوده و پيمانكار موظف به اجراي آن مي‌باشد. </w:t>
      </w:r>
    </w:p>
    <w:p w:rsidR="004C19A8" w:rsidRPr="008B6609" w:rsidRDefault="004C19A8" w:rsidP="00D406C3">
      <w:pPr>
        <w:pStyle w:val="Title"/>
        <w:tabs>
          <w:tab w:val="left" w:pos="9781"/>
          <w:tab w:val="left" w:pos="9923"/>
        </w:tabs>
        <w:jc w:val="lowKashida"/>
        <w:rPr>
          <w:rFonts w:cs="B Nazanin"/>
          <w:bCs/>
          <w:i w:val="0"/>
          <w:iCs w:val="0"/>
          <w:spacing w:val="-8"/>
          <w:sz w:val="24"/>
          <w:szCs w:val="24"/>
          <w:highlight w:val="lightGray"/>
          <w:u w:val="none"/>
        </w:rPr>
      </w:pPr>
      <w:r w:rsidRPr="008B6609">
        <w:rPr>
          <w:rFonts w:cs="B Nazanin"/>
          <w:bCs/>
          <w:i w:val="0"/>
          <w:iCs w:val="0"/>
          <w:spacing w:val="-8"/>
          <w:sz w:val="24"/>
          <w:szCs w:val="24"/>
          <w:u w:val="none"/>
        </w:rPr>
        <w:sym w:font="Wingdings 2" w:char="00F3"/>
      </w:r>
      <w:r w:rsidRPr="008B6609">
        <w:rPr>
          <w:rFonts w:cs="B Nazanin" w:hint="cs"/>
          <w:bCs/>
          <w:i w:val="0"/>
          <w:iCs w:val="0"/>
          <w:spacing w:val="-8"/>
          <w:sz w:val="24"/>
          <w:szCs w:val="24"/>
          <w:highlight w:val="lightGray"/>
          <w:u w:val="none"/>
          <w:rtl/>
        </w:rPr>
        <w:t>تبصره3</w:t>
      </w:r>
      <w:r w:rsidRPr="008B6609">
        <w:rPr>
          <w:rFonts w:cs="B Nazanin" w:hint="cs"/>
          <w:bCs/>
          <w:i w:val="0"/>
          <w:iCs w:val="0"/>
          <w:spacing w:val="-8"/>
          <w:sz w:val="24"/>
          <w:szCs w:val="24"/>
          <w:u w:val="none"/>
          <w:rtl/>
        </w:rPr>
        <w:t>:  هرگونه تغيير در مسيرهاو كروكي هاي اعلام شده از سوي كارفرما كتبا به پيمانكار ابلاغ مي شود و پيمانكار ملزم به رعايت آن مي باشد.</w:t>
      </w:r>
    </w:p>
    <w:p w:rsidR="00C208BD" w:rsidRPr="008B6609" w:rsidRDefault="00D406C3" w:rsidP="00231765">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13-</w:t>
      </w:r>
      <w:r w:rsidR="00C208BD" w:rsidRPr="008B6609">
        <w:rPr>
          <w:rFonts w:cs="B Nazanin" w:hint="cs"/>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w:t>
      </w:r>
      <w:r w:rsidR="00231765" w:rsidRPr="008B6609">
        <w:rPr>
          <w:rFonts w:cs="B Nazanin" w:hint="cs"/>
          <w:bCs/>
          <w:i w:val="0"/>
          <w:iCs w:val="0"/>
          <w:spacing w:val="-8"/>
          <w:sz w:val="24"/>
          <w:szCs w:val="24"/>
          <w:u w:val="none"/>
          <w:rtl/>
        </w:rPr>
        <w:t>ه صورت‌حساب از كارفرما نمي‌باشد.</w:t>
      </w:r>
      <w:r w:rsidR="00C208BD" w:rsidRPr="008B6609">
        <w:rPr>
          <w:rFonts w:cs="B Nazanin" w:hint="cs"/>
          <w:bCs/>
          <w:i w:val="0"/>
          <w:iCs w:val="0"/>
          <w:spacing w:val="-8"/>
          <w:sz w:val="24"/>
          <w:szCs w:val="24"/>
          <w:u w:val="none"/>
          <w:rtl/>
        </w:rPr>
        <w:t xml:space="preserve"> ضمناً پيمانكار متعهد گرديد كليه مقررات راجعبه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14-</w:t>
      </w:r>
      <w:r w:rsidR="00C208BD" w:rsidRPr="008B6609">
        <w:rPr>
          <w:rFonts w:cs="B Nazanin" w:hint="cs"/>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Pr="008B6609" w:rsidRDefault="00C208BD" w:rsidP="00D406C3">
      <w:pPr>
        <w:pStyle w:val="Title"/>
        <w:tabs>
          <w:tab w:val="left" w:pos="9781"/>
          <w:tab w:val="left" w:pos="9923"/>
        </w:tabs>
        <w:jc w:val="lowKashida"/>
        <w:rPr>
          <w:rFonts w:cs="B Nazanin"/>
          <w:bCs/>
          <w:i w:val="0"/>
          <w:iCs w:val="0"/>
          <w:spacing w:val="-8"/>
          <w:sz w:val="24"/>
          <w:szCs w:val="24"/>
          <w:u w:val="none"/>
        </w:rPr>
      </w:pPr>
      <w:r w:rsidRPr="008B6609">
        <w:rPr>
          <w:rFonts w:cs="B Nazanin"/>
          <w:bCs/>
          <w:i w:val="0"/>
          <w:iCs w:val="0"/>
          <w:spacing w:val="-8"/>
          <w:sz w:val="24"/>
          <w:szCs w:val="24"/>
          <w:u w:val="none"/>
        </w:rPr>
        <w:lastRenderedPageBreak/>
        <w:sym w:font="Wingdings 2" w:char="00F3"/>
      </w:r>
      <w:r w:rsidRPr="008B6609">
        <w:rPr>
          <w:rFonts w:cs="B Nazanin" w:hint="cs"/>
          <w:bCs/>
          <w:i w:val="0"/>
          <w:iCs w:val="0"/>
          <w:spacing w:val="-8"/>
          <w:sz w:val="24"/>
          <w:szCs w:val="24"/>
          <w:highlight w:val="lightGray"/>
          <w:u w:val="none"/>
          <w:rtl/>
        </w:rPr>
        <w:t xml:space="preserve">تبصره </w:t>
      </w:r>
      <w:r w:rsidR="004C19A8" w:rsidRPr="008B6609">
        <w:rPr>
          <w:rFonts w:cs="B Nazanin" w:hint="cs"/>
          <w:bCs/>
          <w:i w:val="0"/>
          <w:iCs w:val="0"/>
          <w:spacing w:val="-8"/>
          <w:sz w:val="24"/>
          <w:szCs w:val="24"/>
          <w:highlight w:val="lightGray"/>
          <w:u w:val="none"/>
          <w:rtl/>
        </w:rPr>
        <w:t>4</w:t>
      </w:r>
      <w:r w:rsidRPr="008B6609">
        <w:rPr>
          <w:rFonts w:cs="B Nazanin" w:hint="cs"/>
          <w:bCs/>
          <w:i w:val="0"/>
          <w:iCs w:val="0"/>
          <w:spacing w:val="-8"/>
          <w:sz w:val="24"/>
          <w:szCs w:val="24"/>
          <w:u w:val="none"/>
          <w:rtl/>
        </w:rPr>
        <w:t xml:space="preserve"> :پيمانكار موظف است از وسيله نقليه ثابت</w:t>
      </w:r>
      <w:r w:rsidR="009764A6" w:rsidRPr="008B6609">
        <w:rPr>
          <w:rFonts w:cs="B Nazanin" w:hint="cs"/>
          <w:bCs/>
          <w:i w:val="0"/>
          <w:iCs w:val="0"/>
          <w:spacing w:val="-8"/>
          <w:sz w:val="24"/>
          <w:szCs w:val="24"/>
          <w:u w:val="none"/>
          <w:rtl/>
        </w:rPr>
        <w:t xml:space="preserve"> و رانندگان دائمي استفاده نمايد و پيمانكار ملزم است در مسيرهاي چند نيمراهه از ماشين و رانندگان ثابت استفاده نمايد.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15-</w:t>
      </w:r>
      <w:r w:rsidR="00C208BD" w:rsidRPr="008B6609">
        <w:rPr>
          <w:rFonts w:cs="B Nazanin" w:hint="cs"/>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8B6609" w:rsidRDefault="00A52A28" w:rsidP="008B6609">
      <w:pPr>
        <w:pStyle w:val="Title"/>
        <w:tabs>
          <w:tab w:val="left" w:pos="9781"/>
          <w:tab w:val="left" w:pos="9923"/>
        </w:tabs>
        <w:jc w:val="lowKashida"/>
        <w:rPr>
          <w:rFonts w:cs="B Nazanin"/>
          <w:bCs/>
          <w:i w:val="0"/>
          <w:iCs w:val="0"/>
          <w:sz w:val="24"/>
          <w:szCs w:val="24"/>
          <w:u w:val="none"/>
        </w:rPr>
      </w:pPr>
      <w:r w:rsidRPr="008B6609">
        <w:rPr>
          <w:rFonts w:cs="B Nazanin"/>
          <w:bCs/>
          <w:i w:val="0"/>
          <w:iCs w:val="0"/>
          <w:sz w:val="24"/>
          <w:szCs w:val="24"/>
          <w:u w:val="none"/>
        </w:rPr>
        <w:sym w:font="Wingdings 2" w:char="F0F3"/>
      </w:r>
      <w:r w:rsidRPr="008B6609">
        <w:rPr>
          <w:rFonts w:cs="B Nazanin" w:hint="cs"/>
          <w:bCs/>
          <w:i w:val="0"/>
          <w:iCs w:val="0"/>
          <w:sz w:val="24"/>
          <w:szCs w:val="24"/>
          <w:highlight w:val="lightGray"/>
          <w:u w:val="none"/>
          <w:rtl/>
        </w:rPr>
        <w:t xml:space="preserve">تبصره </w:t>
      </w:r>
      <w:r w:rsidR="004C19A8" w:rsidRPr="008B6609">
        <w:rPr>
          <w:rFonts w:cs="B Nazanin" w:hint="cs"/>
          <w:bCs/>
          <w:i w:val="0"/>
          <w:iCs w:val="0"/>
          <w:sz w:val="24"/>
          <w:szCs w:val="24"/>
          <w:highlight w:val="lightGray"/>
          <w:rtl/>
          <w:lang w:bidi="fa-IR"/>
        </w:rPr>
        <w:t>5</w:t>
      </w:r>
      <w:r w:rsidRPr="008B6609">
        <w:rPr>
          <w:rFonts w:cs="B Nazanin" w:hint="cs"/>
          <w:bCs/>
          <w:i w:val="0"/>
          <w:iCs w:val="0"/>
          <w:sz w:val="24"/>
          <w:szCs w:val="24"/>
          <w:highlight w:val="lightGray"/>
          <w:u w:val="none"/>
          <w:rtl/>
        </w:rPr>
        <w:t xml:space="preserve"> :</w:t>
      </w:r>
      <w:r w:rsidRPr="008B6609">
        <w:rPr>
          <w:rFonts w:cs="B Nazanin" w:hint="cs"/>
          <w:bCs/>
          <w:i w:val="0"/>
          <w:iCs w:val="0"/>
          <w:sz w:val="24"/>
          <w:szCs w:val="24"/>
          <w:u w:val="none"/>
          <w:rtl/>
        </w:rPr>
        <w:t xml:space="preserve"> پيمانكار موظف است در صورت عدم پرداخت صورت وضعيت ماهيانه توسط كارفرما تا </w:t>
      </w:r>
      <w:r w:rsidR="008B6609" w:rsidRPr="008B6609">
        <w:rPr>
          <w:rFonts w:cs="B Nazanin" w:hint="cs"/>
          <w:bCs/>
          <w:i w:val="0"/>
          <w:iCs w:val="0"/>
          <w:sz w:val="24"/>
          <w:szCs w:val="24"/>
          <w:u w:val="none"/>
          <w:rtl/>
        </w:rPr>
        <w:t>3</w:t>
      </w:r>
      <w:r w:rsidRPr="008B6609">
        <w:rPr>
          <w:rFonts w:cs="B Nazanin" w:hint="cs"/>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C208BD" w:rsidRPr="008B6609" w:rsidRDefault="00D406C3" w:rsidP="008B6609">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16-</w:t>
      </w:r>
      <w:r w:rsidR="00C208BD" w:rsidRPr="008B6609">
        <w:rPr>
          <w:rFonts w:cs="B Nazanin" w:hint="cs"/>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تكرارپس از سه مرتبه به صورت تصاعدي از صورتحساب شركت كسر  خواهد شد . (لازم به ذكر است حداكثر زمان تأخير مجاز براي هر سرويس 10 دقيقه مي باشد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18-</w:t>
      </w:r>
      <w:r w:rsidR="00C208BD" w:rsidRPr="008B6609">
        <w:rPr>
          <w:rFonts w:cs="B Nazanin" w:hint="cs"/>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C05241">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طوركلي يا جزئي مطابق با جدول جرائم قرارداد ، جریمه از مطالبات برنده مناقصه كسرمي شود .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19-</w:t>
      </w:r>
      <w:r w:rsidR="00C208BD" w:rsidRPr="008B6609">
        <w:rPr>
          <w:rFonts w:cs="B Nazanin" w:hint="cs"/>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20-</w:t>
      </w:r>
      <w:r w:rsidR="00C208BD" w:rsidRPr="008B6609">
        <w:rPr>
          <w:rFonts w:cs="B Nazanin" w:hint="cs"/>
          <w:bCs/>
          <w:i w:val="0"/>
          <w:iCs w:val="0"/>
          <w:spacing w:val="-8"/>
          <w:sz w:val="24"/>
          <w:szCs w:val="24"/>
          <w:u w:val="none"/>
          <w:rtl/>
        </w:rPr>
        <w:t xml:space="preserve">تهيه كارت سوخت و تأمين سهميه گازوئيل و بنزين و مجوز طرح ترافيك </w:t>
      </w:r>
      <w:r w:rsidR="00A501BF" w:rsidRPr="008B6609">
        <w:rPr>
          <w:rFonts w:cs="B Nazanin" w:hint="cs"/>
          <w:bCs/>
          <w:i w:val="0"/>
          <w:iCs w:val="0"/>
          <w:spacing w:val="-8"/>
          <w:sz w:val="24"/>
          <w:szCs w:val="24"/>
          <w:u w:val="none"/>
          <w:rtl/>
        </w:rPr>
        <w:t xml:space="preserve">و یا هرگونه مجوزی بابت ورود به طرح </w:t>
      </w:r>
      <w:r w:rsidR="00C208BD" w:rsidRPr="008B6609">
        <w:rPr>
          <w:rFonts w:cs="B Nazanin" w:hint="cs"/>
          <w:bCs/>
          <w:i w:val="0"/>
          <w:iCs w:val="0"/>
          <w:spacing w:val="-8"/>
          <w:sz w:val="24"/>
          <w:szCs w:val="24"/>
          <w:u w:val="none"/>
          <w:rtl/>
        </w:rPr>
        <w:t>براي هر يك از خودروها  ب</w:t>
      </w:r>
      <w:r w:rsidR="004F465C"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 و در اين ارتباط صرفاٌ قرارداد في‌مابين ملاك قرار خواهد گرفت. بنابراين كارفرما هيچگونه وجهي از اين بابت علاوه بر مبلغ قرارداد پرداخت نخواهد نمود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21-</w:t>
      </w:r>
      <w:r w:rsidR="00C208BD" w:rsidRPr="008B6609">
        <w:rPr>
          <w:rFonts w:cs="B Nazanin" w:hint="cs"/>
          <w:bCs/>
          <w:i w:val="0"/>
          <w:iCs w:val="0"/>
          <w:spacing w:val="-8"/>
          <w:sz w:val="24"/>
          <w:szCs w:val="24"/>
          <w:rtl/>
        </w:rPr>
        <w:t>كارفرما مي تواند تا 25 درصد خط سيرهاي اعلام شده را در طول مدت قرارداداصلاح نموده وپيمانكار ملزم به رعايت آن مي باشد.</w:t>
      </w:r>
    </w:p>
    <w:p w:rsidR="005B3FFE" w:rsidRPr="008B6609" w:rsidRDefault="00D406C3" w:rsidP="00D406C3">
      <w:pPr>
        <w:pStyle w:val="Title"/>
        <w:jc w:val="lowKashida"/>
        <w:rPr>
          <w:rFonts w:cs="B Nazanin"/>
          <w:bCs/>
          <w:i w:val="0"/>
          <w:iCs w:val="0"/>
          <w:sz w:val="24"/>
          <w:szCs w:val="24"/>
          <w:u w:val="none"/>
        </w:rPr>
      </w:pPr>
      <w:r w:rsidRPr="008B6609">
        <w:rPr>
          <w:rFonts w:cs="B Nazanin" w:hint="cs"/>
          <w:bCs/>
          <w:i w:val="0"/>
          <w:iCs w:val="0"/>
          <w:sz w:val="24"/>
          <w:szCs w:val="24"/>
          <w:u w:val="none"/>
          <w:rtl/>
        </w:rPr>
        <w:t>22-</w:t>
      </w:r>
      <w:r w:rsidR="005B3FFE" w:rsidRPr="008B6609">
        <w:rPr>
          <w:rFonts w:cs="B Nazanin" w:hint="cs"/>
          <w:bCs/>
          <w:i w:val="0"/>
          <w:iCs w:val="0"/>
          <w:sz w:val="24"/>
          <w:szCs w:val="24"/>
          <w:u w:val="none"/>
          <w:rtl/>
        </w:rPr>
        <w:t>پيمانكار موظف است تأييديه تسويه ماه قبل با راننده هاي خود را جهت پرداخت صورتحساب به بيمارستان اعلام نمايد.</w:t>
      </w:r>
    </w:p>
    <w:p w:rsidR="005B3FFE" w:rsidRPr="008B6609" w:rsidRDefault="00D406C3" w:rsidP="00D406C3">
      <w:pPr>
        <w:pStyle w:val="Title"/>
        <w:jc w:val="lowKashida"/>
        <w:rPr>
          <w:rFonts w:cs="B Nazanin"/>
          <w:bCs/>
          <w:i w:val="0"/>
          <w:iCs w:val="0"/>
          <w:sz w:val="24"/>
          <w:szCs w:val="24"/>
          <w:u w:val="none"/>
        </w:rPr>
      </w:pPr>
      <w:r w:rsidRPr="008B6609">
        <w:rPr>
          <w:rFonts w:cs="B Nazanin" w:hint="cs"/>
          <w:bCs/>
          <w:i w:val="0"/>
          <w:iCs w:val="0"/>
          <w:sz w:val="24"/>
          <w:szCs w:val="24"/>
          <w:u w:val="none"/>
          <w:rtl/>
        </w:rPr>
        <w:t>23-</w:t>
      </w:r>
      <w:r w:rsidR="005B3FFE" w:rsidRPr="008B6609">
        <w:rPr>
          <w:rFonts w:cs="B Nazanin"/>
          <w:bCs/>
          <w:i w:val="0"/>
          <w:iCs w:val="0"/>
          <w:sz w:val="24"/>
          <w:szCs w:val="24"/>
          <w:u w:val="none"/>
          <w:rtl/>
        </w:rPr>
        <w:t>شركت مي بايست حقوق رانندگان را حداكثر تا پنجم هر ماه پرداخت نمايد.</w:t>
      </w:r>
    </w:p>
    <w:p w:rsidR="005B3FFE" w:rsidRDefault="00D406C3" w:rsidP="00403110">
      <w:pPr>
        <w:pStyle w:val="Title"/>
        <w:jc w:val="lowKashida"/>
        <w:rPr>
          <w:rFonts w:cs="B Nazanin"/>
          <w:bCs/>
          <w:i w:val="0"/>
          <w:iCs w:val="0"/>
          <w:sz w:val="24"/>
          <w:szCs w:val="24"/>
          <w:u w:val="none"/>
          <w:rtl/>
        </w:rPr>
      </w:pPr>
      <w:r w:rsidRPr="008B6609">
        <w:rPr>
          <w:rFonts w:cs="B Nazanin" w:hint="cs"/>
          <w:bCs/>
          <w:i w:val="0"/>
          <w:iCs w:val="0"/>
          <w:sz w:val="24"/>
          <w:szCs w:val="24"/>
          <w:u w:val="none"/>
          <w:rtl/>
        </w:rPr>
        <w:t>24-</w:t>
      </w:r>
      <w:r w:rsidR="005B3FFE" w:rsidRPr="008B6609">
        <w:rPr>
          <w:rFonts w:cs="B Nazanin"/>
          <w:bCs/>
          <w:i w:val="0"/>
          <w:iCs w:val="0"/>
          <w:sz w:val="24"/>
          <w:szCs w:val="24"/>
          <w:u w:val="none"/>
          <w:rtl/>
        </w:rPr>
        <w:t>رانندگان پيمانكار ميبايست طبق كروكي اعلام شده در شرايط پيوست قرارداد، مسافرين را سوار ياپياده نمايند وچنانچه در برخي مسيرها كارفرما تشخيص دهد كه در محل خاصي پرسنل سوار يا پياده شوند ملزم به رعايت آن مي باشد.</w:t>
      </w:r>
    </w:p>
    <w:p w:rsidR="00B46281" w:rsidRDefault="00E65156" w:rsidP="00B46281">
      <w:pPr>
        <w:pStyle w:val="Title"/>
        <w:jc w:val="lowKashida"/>
        <w:rPr>
          <w:rFonts w:cs="B Nazanin"/>
          <w:bCs/>
          <w:i w:val="0"/>
          <w:iCs w:val="0"/>
          <w:sz w:val="24"/>
          <w:szCs w:val="24"/>
          <w:u w:val="none"/>
          <w:rtl/>
        </w:rPr>
      </w:pPr>
      <w:r>
        <w:rPr>
          <w:rFonts w:cs="B Nazanin" w:hint="cs"/>
          <w:bCs/>
          <w:i w:val="0"/>
          <w:iCs w:val="0"/>
          <w:sz w:val="24"/>
          <w:szCs w:val="24"/>
          <w:u w:val="none"/>
          <w:rtl/>
        </w:rPr>
        <w:t>25-</w:t>
      </w:r>
      <w:r w:rsidR="00B46281">
        <w:rPr>
          <w:rFonts w:cs="B Nazanin" w:hint="cs"/>
          <w:bCs/>
          <w:i w:val="0"/>
          <w:iCs w:val="0"/>
          <w:sz w:val="24"/>
          <w:szCs w:val="24"/>
          <w:u w:val="none"/>
          <w:rtl/>
        </w:rPr>
        <w:t xml:space="preserve">چنانچه در هر ماه يا دو مسير استفاده از ون بيشتر از 3 روز توسط پيمانكار باشد علاوه بر50%جريمه به عنوان كسر از دو نيم راه هزينه نيم راه مذكور پرداخت نميگردد و پيمانكار در اين خصوص حق هر گونه اعتراض يا شكايتي را در خصوص مطالبات از خود سلب مينمايد و ناظر ميتواند جريمه را در صورتحساب همان ماه كسر و اعمال نمايد. </w:t>
      </w:r>
      <w:r w:rsidR="00B46281">
        <w:rPr>
          <w:rFonts w:cs="B Nazanin"/>
          <w:bCs/>
          <w:i w:val="0"/>
          <w:iCs w:val="0"/>
          <w:sz w:val="24"/>
          <w:szCs w:val="24"/>
          <w:u w:val="none"/>
          <w:rtl/>
        </w:rPr>
        <w:t xml:space="preserve"> </w:t>
      </w:r>
    </w:p>
    <w:p w:rsidR="008B2749" w:rsidRDefault="008B2749">
      <w:pPr>
        <w:rPr>
          <w:rFonts w:cs="B Nazanin"/>
          <w:spacing w:val="-8"/>
          <w:szCs w:val="24"/>
          <w:u w:val="single"/>
          <w:rtl/>
          <w:lang w:bidi="ar-SA"/>
        </w:rPr>
      </w:pPr>
      <w:r>
        <w:rPr>
          <w:rFonts w:cs="B Nazanin"/>
          <w:bCs w:val="0"/>
          <w:i/>
          <w:iCs/>
          <w:spacing w:val="-8"/>
          <w:szCs w:val="24"/>
          <w:rtl/>
        </w:rPr>
        <w:br w:type="page"/>
      </w:r>
    </w:p>
    <w:p w:rsidR="005B3FFE" w:rsidRPr="008B6609" w:rsidRDefault="005B3FFE" w:rsidP="00D406C3">
      <w:pPr>
        <w:pStyle w:val="Title"/>
        <w:jc w:val="lowKashida"/>
        <w:rPr>
          <w:rFonts w:cs="B Nazanin"/>
          <w:bCs/>
          <w:i w:val="0"/>
          <w:iCs w:val="0"/>
          <w:spacing w:val="-8"/>
          <w:sz w:val="24"/>
          <w:szCs w:val="24"/>
          <w:rtl/>
        </w:rPr>
      </w:pPr>
    </w:p>
    <w:p w:rsidR="005B3FFE" w:rsidRPr="008B2749" w:rsidRDefault="008D1F3B" w:rsidP="00D406C3">
      <w:pPr>
        <w:pStyle w:val="Title"/>
        <w:tabs>
          <w:tab w:val="num" w:pos="595"/>
        </w:tabs>
        <w:rPr>
          <w:rFonts w:cs="B Titr"/>
          <w:bCs/>
          <w:i w:val="0"/>
          <w:iCs w:val="0"/>
          <w:u w:val="none"/>
          <w:rtl/>
          <w:lang w:bidi="fa-IR"/>
        </w:rPr>
      </w:pPr>
      <w:r w:rsidRPr="008B2749">
        <w:rPr>
          <w:rFonts w:cs="B Titr" w:hint="cs"/>
          <w:bCs/>
          <w:i w:val="0"/>
          <w:iCs w:val="0"/>
          <w:u w:val="none"/>
          <w:rtl/>
          <w:lang w:bidi="fa-IR"/>
        </w:rPr>
        <w:t xml:space="preserve">« </w:t>
      </w:r>
      <w:r w:rsidR="005B3FFE" w:rsidRPr="008B2749">
        <w:rPr>
          <w:rFonts w:cs="B Titr" w:hint="cs"/>
          <w:bCs/>
          <w:i w:val="0"/>
          <w:iCs w:val="0"/>
          <w:u w:val="none"/>
          <w:rtl/>
          <w:lang w:bidi="fa-IR"/>
        </w:rPr>
        <w:t xml:space="preserve">جدول پیوست (الف) شرایط اختصاصی </w:t>
      </w:r>
      <w:r w:rsidR="005B3FFE" w:rsidRPr="008B2749">
        <w:rPr>
          <w:rFonts w:cs="B Titr" w:hint="cs"/>
          <w:bCs/>
          <w:i w:val="0"/>
          <w:iCs w:val="0"/>
          <w:rtl/>
          <w:lang w:bidi="fa-IR"/>
        </w:rPr>
        <w:t>جدول جرايم</w:t>
      </w:r>
      <w:r w:rsidRPr="008B2749">
        <w:rPr>
          <w:rFonts w:cs="B Titr" w:hint="cs"/>
          <w:bCs/>
          <w:i w:val="0"/>
          <w:iCs w:val="0"/>
          <w:u w:val="none"/>
          <w:rtl/>
          <w:lang w:bidi="fa-IR"/>
        </w:rPr>
        <w:t xml:space="preserve"> »</w:t>
      </w:r>
    </w:p>
    <w:p w:rsidR="005B3FFE" w:rsidRPr="008B6609" w:rsidRDefault="005B3FFE" w:rsidP="00D406C3">
      <w:pPr>
        <w:pStyle w:val="Title"/>
        <w:tabs>
          <w:tab w:val="num" w:pos="595"/>
        </w:tabs>
        <w:jc w:val="lowKashida"/>
        <w:rPr>
          <w:rFonts w:cs="B Nazanin"/>
          <w:bCs/>
          <w:sz w:val="24"/>
          <w:szCs w:val="24"/>
          <w:rtl/>
          <w:lang w:bidi="fa-IR"/>
        </w:rPr>
      </w:pPr>
    </w:p>
    <w:tbl>
      <w:tblPr>
        <w:tblStyle w:val="TableGrid"/>
        <w:bidiVisual/>
        <w:tblW w:w="0" w:type="auto"/>
        <w:tblInd w:w="-176"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ayout w:type="fixed"/>
        <w:tblLook w:val="04A0" w:firstRow="1" w:lastRow="0" w:firstColumn="1" w:lastColumn="0" w:noHBand="0" w:noVBand="1"/>
      </w:tblPr>
      <w:tblGrid>
        <w:gridCol w:w="992"/>
        <w:gridCol w:w="4394"/>
        <w:gridCol w:w="4820"/>
      </w:tblGrid>
      <w:tr w:rsidR="008D1F3B" w:rsidRPr="008B6609" w:rsidTr="008D1F3B">
        <w:tc>
          <w:tcPr>
            <w:tcW w:w="992" w:type="dxa"/>
            <w:shd w:val="clear" w:color="auto" w:fill="D9D9D9" w:themeFill="background1" w:themeFillShade="D9"/>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ردیف</w:t>
            </w:r>
          </w:p>
        </w:tc>
        <w:tc>
          <w:tcPr>
            <w:tcW w:w="4394" w:type="dxa"/>
            <w:tcBorders>
              <w:bottom w:val="double" w:sz="4" w:space="0" w:color="auto"/>
              <w:right w:val="double" w:sz="4" w:space="0" w:color="auto"/>
            </w:tcBorders>
            <w:shd w:val="clear" w:color="auto" w:fill="D9D9D9" w:themeFill="background1" w:themeFillShade="D9"/>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امور مشمول جریمه</w:t>
            </w:r>
          </w:p>
        </w:tc>
        <w:tc>
          <w:tcPr>
            <w:tcW w:w="4820" w:type="dxa"/>
            <w:tcBorders>
              <w:left w:val="double" w:sz="4" w:space="0" w:color="auto"/>
              <w:bottom w:val="double" w:sz="4" w:space="0" w:color="auto"/>
            </w:tcBorders>
            <w:shd w:val="clear" w:color="auto" w:fill="D9D9D9" w:themeFill="background1" w:themeFillShade="D9"/>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میزان جریمه به ازای هر مورد گزارش مورد ت</w:t>
            </w:r>
            <w:r w:rsidR="008D1F3B" w:rsidRPr="008B6609">
              <w:rPr>
                <w:rFonts w:asciiTheme="minorHAnsi" w:eastAsiaTheme="minorHAnsi" w:hAnsiTheme="minorHAnsi" w:cs="B Nazanin" w:hint="cs"/>
                <w:bCs/>
                <w:i w:val="0"/>
                <w:iCs w:val="0"/>
                <w:sz w:val="24"/>
                <w:szCs w:val="24"/>
                <w:u w:val="none"/>
                <w:rtl/>
                <w:lang w:bidi="fa-IR"/>
              </w:rPr>
              <w:t>أ</w:t>
            </w:r>
            <w:r w:rsidRPr="008B6609">
              <w:rPr>
                <w:rFonts w:asciiTheme="minorHAnsi" w:eastAsiaTheme="minorHAnsi" w:hAnsiTheme="minorHAnsi" w:cs="B Nazanin" w:hint="cs"/>
                <w:bCs/>
                <w:i w:val="0"/>
                <w:iCs w:val="0"/>
                <w:sz w:val="24"/>
                <w:szCs w:val="24"/>
                <w:u w:val="none"/>
                <w:rtl/>
                <w:lang w:bidi="fa-IR"/>
              </w:rPr>
              <w:t>یید نماینده کارفرما</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1</w:t>
            </w:r>
          </w:p>
        </w:tc>
        <w:tc>
          <w:tcPr>
            <w:tcW w:w="4394" w:type="dxa"/>
            <w:tcBorders>
              <w:top w:val="double" w:sz="4" w:space="0" w:color="auto"/>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نامطلوب بودن وضعیت برف پاک کن</w:t>
            </w:r>
          </w:p>
        </w:tc>
        <w:tc>
          <w:tcPr>
            <w:tcW w:w="4820" w:type="dxa"/>
            <w:tcBorders>
              <w:top w:val="double" w:sz="4" w:space="0" w:color="auto"/>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2</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8D1F3B"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w:t>
            </w:r>
            <w:r w:rsidR="005B3FFE" w:rsidRPr="008B6609">
              <w:rPr>
                <w:rFonts w:asciiTheme="minorHAnsi" w:eastAsiaTheme="minorHAnsi" w:hAnsiTheme="minorHAnsi" w:cs="B Nazanin" w:hint="cs"/>
                <w:bCs/>
                <w:i w:val="0"/>
                <w:iCs w:val="0"/>
                <w:sz w:val="24"/>
                <w:szCs w:val="24"/>
                <w:u w:val="none"/>
                <w:rtl/>
                <w:lang w:bidi="fa-IR"/>
              </w:rPr>
              <w:t>مطلوب بودن وضعیت بخاری</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5B3FFE" w:rsidP="00A421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 xml:space="preserve">كسر هزينه </w:t>
            </w:r>
            <w:r w:rsidR="00A4215D">
              <w:rPr>
                <w:rFonts w:asciiTheme="minorHAnsi" w:eastAsiaTheme="minorHAnsi" w:hAnsiTheme="minorHAnsi" w:cs="B Nazanin" w:hint="cs"/>
                <w:bCs/>
                <w:i w:val="0"/>
                <w:iCs w:val="0"/>
                <w:sz w:val="24"/>
                <w:szCs w:val="24"/>
                <w:u w:val="none"/>
                <w:rtl/>
                <w:lang w:bidi="fa-IR"/>
              </w:rPr>
              <w:t xml:space="preserve">هر نيمراه در هر بار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3</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8D1F3B"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w:t>
            </w:r>
            <w:r w:rsidR="005B3FFE" w:rsidRPr="008B6609">
              <w:rPr>
                <w:rFonts w:asciiTheme="minorHAnsi" w:eastAsiaTheme="minorHAnsi" w:hAnsiTheme="minorHAnsi" w:cs="B Nazanin" w:hint="cs"/>
                <w:bCs/>
                <w:i w:val="0"/>
                <w:iCs w:val="0"/>
                <w:sz w:val="24"/>
                <w:szCs w:val="24"/>
                <w:u w:val="none"/>
                <w:rtl/>
                <w:lang w:bidi="fa-IR"/>
              </w:rPr>
              <w:t>مطلوب بودن وضعیت صندلی</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4</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برخورد نامطلوب راننده با کارکنان</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3.000.000ريال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5</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عدم نصب تابلوی مربوطه</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6</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نامطلوب بودن وضعیت ظاهری راننده</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7</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استعمال دخانیات در خودرو</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4.000.000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8</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عدم آشنایی کامل راننده به مسیرها</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9</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نقص فنی منجر به توقف و تاخیر</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3.000.000 ريال </w:t>
            </w:r>
          </w:p>
        </w:tc>
      </w:tr>
      <w:tr w:rsidR="005B3FFE" w:rsidRPr="008B6609" w:rsidTr="00982D5D">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10</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 xml:space="preserve">دخالت در امور مربوط به سرنشینان </w:t>
            </w:r>
            <w:r w:rsidR="008D1F3B" w:rsidRPr="008B6609">
              <w:rPr>
                <w:rFonts w:asciiTheme="minorHAnsi" w:eastAsiaTheme="minorHAnsi" w:hAnsiTheme="minorHAnsi" w:cs="B Nazanin" w:hint="cs"/>
                <w:bCs/>
                <w:i w:val="0"/>
                <w:iCs w:val="0"/>
                <w:sz w:val="24"/>
                <w:szCs w:val="24"/>
                <w:u w:val="none"/>
                <w:rtl/>
                <w:lang w:bidi="fa-IR"/>
              </w:rPr>
              <w:t>خ</w:t>
            </w:r>
            <w:r w:rsidRPr="008B6609">
              <w:rPr>
                <w:rFonts w:asciiTheme="minorHAnsi" w:eastAsiaTheme="minorHAnsi" w:hAnsiTheme="minorHAnsi" w:cs="B Nazanin" w:hint="cs"/>
                <w:bCs/>
                <w:i w:val="0"/>
                <w:iCs w:val="0"/>
                <w:sz w:val="24"/>
                <w:szCs w:val="24"/>
                <w:u w:val="none"/>
                <w:rtl/>
                <w:lang w:bidi="fa-IR"/>
              </w:rPr>
              <w:t>ودرو</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 ريال </w:t>
            </w:r>
          </w:p>
        </w:tc>
      </w:tr>
      <w:tr w:rsidR="001C0359" w:rsidRPr="008B6609" w:rsidTr="008D1F3B">
        <w:tc>
          <w:tcPr>
            <w:tcW w:w="992" w:type="dxa"/>
            <w:tcBorders>
              <w:bottom w:val="thinThickLargeGap" w:sz="24" w:space="0" w:color="auto"/>
            </w:tcBorders>
            <w:vAlign w:val="center"/>
          </w:tcPr>
          <w:p w:rsidR="001C035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11</w:t>
            </w:r>
          </w:p>
        </w:tc>
        <w:tc>
          <w:tcPr>
            <w:tcW w:w="4394" w:type="dxa"/>
            <w:tcBorders>
              <w:top w:val="single" w:sz="4" w:space="0" w:color="000000" w:themeColor="text1"/>
              <w:bottom w:val="thinThickLargeGap" w:sz="24" w:space="0" w:color="auto"/>
              <w:right w:val="double" w:sz="4" w:space="0" w:color="auto"/>
            </w:tcBorders>
          </w:tcPr>
          <w:p w:rsidR="001C0359" w:rsidRDefault="00A4215D"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استفاده از تلفن همراه حين رانندگي </w:t>
            </w:r>
          </w:p>
        </w:tc>
        <w:tc>
          <w:tcPr>
            <w:tcW w:w="4820" w:type="dxa"/>
            <w:tcBorders>
              <w:top w:val="single" w:sz="4" w:space="0" w:color="000000" w:themeColor="text1"/>
              <w:left w:val="double" w:sz="4" w:space="0" w:color="auto"/>
              <w:bottom w:val="thinThickLargeGap" w:sz="24" w:space="0" w:color="auto"/>
            </w:tcBorders>
          </w:tcPr>
          <w:p w:rsidR="001C035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2.000.000ريال </w:t>
            </w:r>
          </w:p>
        </w:tc>
      </w:tr>
      <w:tr w:rsidR="003433CC" w:rsidRPr="008B6609" w:rsidTr="00D430BD">
        <w:tc>
          <w:tcPr>
            <w:tcW w:w="992" w:type="dxa"/>
            <w:vAlign w:val="center"/>
          </w:tcPr>
          <w:p w:rsidR="003433CC" w:rsidRDefault="0068746E" w:rsidP="00B46281">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w:t>
            </w:r>
            <w:r w:rsidR="00B46281">
              <w:rPr>
                <w:rFonts w:asciiTheme="minorHAnsi" w:eastAsiaTheme="minorHAnsi" w:hAnsiTheme="minorHAnsi" w:cs="B Nazanin" w:hint="cs"/>
                <w:bCs/>
                <w:i w:val="0"/>
                <w:iCs w:val="0"/>
                <w:sz w:val="24"/>
                <w:szCs w:val="24"/>
                <w:u w:val="none"/>
                <w:rtl/>
                <w:lang w:bidi="fa-IR"/>
              </w:rPr>
              <w:t>2</w:t>
            </w:r>
          </w:p>
        </w:tc>
        <w:tc>
          <w:tcPr>
            <w:tcW w:w="4394" w:type="dxa"/>
            <w:tcBorders>
              <w:top w:val="single" w:sz="4" w:space="0" w:color="000000" w:themeColor="text1"/>
              <w:bottom w:val="single" w:sz="4" w:space="0" w:color="000000" w:themeColor="text1"/>
              <w:right w:val="double" w:sz="4" w:space="0" w:color="auto"/>
            </w:tcBorders>
          </w:tcPr>
          <w:p w:rsidR="003433CC" w:rsidRDefault="0068746E"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استفاده از پيك نيك وموارد گرمايشي غير مجاز </w:t>
            </w:r>
          </w:p>
        </w:tc>
        <w:tc>
          <w:tcPr>
            <w:tcW w:w="4820" w:type="dxa"/>
            <w:tcBorders>
              <w:top w:val="single" w:sz="4" w:space="0" w:color="000000" w:themeColor="text1"/>
              <w:left w:val="double" w:sz="4" w:space="0" w:color="auto"/>
              <w:bottom w:val="single" w:sz="4" w:space="0" w:color="000000" w:themeColor="text1"/>
            </w:tcBorders>
          </w:tcPr>
          <w:p w:rsidR="003433CC" w:rsidRDefault="0068746E"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كسر مبلغ نيم راه </w:t>
            </w:r>
          </w:p>
        </w:tc>
      </w:tr>
      <w:tr w:rsidR="00D430BD" w:rsidRPr="008B6609" w:rsidTr="008D1F3B">
        <w:tc>
          <w:tcPr>
            <w:tcW w:w="992" w:type="dxa"/>
            <w:tcBorders>
              <w:bottom w:val="thinThickLargeGap" w:sz="24" w:space="0" w:color="auto"/>
            </w:tcBorders>
            <w:vAlign w:val="center"/>
          </w:tcPr>
          <w:p w:rsidR="00D430BD" w:rsidRDefault="00D430BD" w:rsidP="00B46281">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w:t>
            </w:r>
            <w:r w:rsidR="00B46281">
              <w:rPr>
                <w:rFonts w:asciiTheme="minorHAnsi" w:eastAsiaTheme="minorHAnsi" w:hAnsiTheme="minorHAnsi" w:cs="B Nazanin" w:hint="cs"/>
                <w:bCs/>
                <w:i w:val="0"/>
                <w:iCs w:val="0"/>
                <w:sz w:val="24"/>
                <w:szCs w:val="24"/>
                <w:u w:val="none"/>
                <w:rtl/>
                <w:lang w:bidi="fa-IR"/>
              </w:rPr>
              <w:t>3</w:t>
            </w:r>
          </w:p>
        </w:tc>
        <w:tc>
          <w:tcPr>
            <w:tcW w:w="4394" w:type="dxa"/>
            <w:tcBorders>
              <w:top w:val="single" w:sz="4" w:space="0" w:color="000000" w:themeColor="text1"/>
              <w:bottom w:val="thinThickLargeGap" w:sz="24" w:space="0" w:color="auto"/>
              <w:right w:val="double" w:sz="4" w:space="0" w:color="auto"/>
            </w:tcBorders>
          </w:tcPr>
          <w:p w:rsidR="00D430BD" w:rsidRDefault="00D430BD"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ايجاد آلودگي صوتي براي همكاران </w:t>
            </w:r>
          </w:p>
        </w:tc>
        <w:tc>
          <w:tcPr>
            <w:tcW w:w="4820" w:type="dxa"/>
            <w:tcBorders>
              <w:top w:val="single" w:sz="4" w:space="0" w:color="000000" w:themeColor="text1"/>
              <w:left w:val="double" w:sz="4" w:space="0" w:color="auto"/>
              <w:bottom w:val="thinThickLargeGap" w:sz="24" w:space="0" w:color="auto"/>
            </w:tcBorders>
          </w:tcPr>
          <w:p w:rsidR="00D430BD" w:rsidRDefault="00D430B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 ريال </w:t>
            </w:r>
          </w:p>
        </w:tc>
      </w:tr>
    </w:tbl>
    <w:p w:rsidR="005F4314" w:rsidRPr="008B6609" w:rsidRDefault="005F4314" w:rsidP="00D406C3">
      <w:pPr>
        <w:pStyle w:val="Title"/>
        <w:tabs>
          <w:tab w:val="left" w:pos="9781"/>
          <w:tab w:val="left" w:pos="9923"/>
        </w:tabs>
        <w:jc w:val="lowKashida"/>
        <w:rPr>
          <w:rFonts w:cs="B Nazanin"/>
          <w:bCs/>
          <w:i w:val="0"/>
          <w:iCs w:val="0"/>
          <w:spacing w:val="-8"/>
          <w:sz w:val="24"/>
          <w:szCs w:val="24"/>
          <w:rtl/>
        </w:rPr>
      </w:pPr>
    </w:p>
    <w:p w:rsidR="005F4314" w:rsidRPr="008B6609" w:rsidRDefault="005F4314" w:rsidP="00D406C3">
      <w:pPr>
        <w:pStyle w:val="Title"/>
        <w:tabs>
          <w:tab w:val="num" w:pos="595"/>
          <w:tab w:val="left" w:pos="9781"/>
          <w:tab w:val="left" w:pos="9923"/>
        </w:tabs>
        <w:jc w:val="lowKashida"/>
        <w:rPr>
          <w:rFonts w:cs="B Nazanin"/>
          <w:bCs/>
          <w:i w:val="0"/>
          <w:iCs w:val="0"/>
          <w:sz w:val="24"/>
          <w:szCs w:val="24"/>
          <w:rtl/>
        </w:rPr>
      </w:pPr>
    </w:p>
    <w:p w:rsidR="005F4314" w:rsidRPr="008B6609" w:rsidRDefault="005F4314" w:rsidP="00D406C3">
      <w:pPr>
        <w:pStyle w:val="Title"/>
        <w:tabs>
          <w:tab w:val="num" w:pos="595"/>
          <w:tab w:val="left" w:pos="9781"/>
          <w:tab w:val="left" w:pos="9923"/>
        </w:tabs>
        <w:jc w:val="lowKashida"/>
        <w:rPr>
          <w:rFonts w:cs="B Nazanin"/>
          <w:bCs/>
          <w:i w:val="0"/>
          <w:iCs w:val="0"/>
          <w:sz w:val="24"/>
          <w:szCs w:val="24"/>
          <w:rtl/>
          <w:lang w:bidi="fa-IR"/>
        </w:rPr>
      </w:pPr>
    </w:p>
    <w:sectPr w:rsidR="005F4314" w:rsidRPr="008B6609" w:rsidSect="00697B9E">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843" w:right="1134" w:bottom="709" w:left="709" w:header="567" w:footer="429"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82F" w:rsidRDefault="00D5282F" w:rsidP="00E1460D">
      <w:r>
        <w:separator/>
      </w:r>
    </w:p>
  </w:endnote>
  <w:endnote w:type="continuationSeparator" w:id="0">
    <w:p w:rsidR="00D5282F" w:rsidRDefault="00D5282F"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FD6505"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Default="00297692" w:rsidP="00632072">
    <w:pPr>
      <w:pStyle w:val="Footer"/>
      <w:jc w:val="center"/>
    </w:pPr>
    <w:r>
      <w:rPr>
        <w:noProof/>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Default="00BB1A51" w:rsidP="00BB1A51">
    <w:pPr>
      <w:pStyle w:val="Footer"/>
      <w:bidi/>
      <w:rPr>
        <w:rFonts w:ascii="IranNastaliq" w:hAnsi="IranNastaliq" w:cs="B Titr"/>
      </w:rPr>
    </w:pPr>
    <w:r>
      <w:rPr>
        <w:rFonts w:ascii="IPT Titr" w:hAnsi="IPT Titr" w:cs="B Titr" w:hint="cs"/>
        <w:sz w:val="20"/>
        <w:rtl/>
      </w:rPr>
      <w:t>نماينده كارفرما</w:t>
    </w:r>
    <w:r w:rsidR="00F558EF">
      <w:rPr>
        <w:rFonts w:ascii="IPT Titr" w:hAnsi="IPT Titr" w:cs="B Titr" w:hint="cs"/>
        <w:sz w:val="20"/>
        <w:rtl/>
      </w:rPr>
      <w:t xml:space="preserve">                                                                                </w:t>
    </w:r>
    <w:r w:rsidR="00D404C6">
      <w:rPr>
        <w:rFonts w:ascii="IranNastaliq" w:hAnsi="IranNastaliq" w:cs="B Titr" w:hint="cs"/>
        <w:rtl/>
      </w:rPr>
      <w:t xml:space="preserve">شماره صفحه ....                                                 قرائت شد و مورد قبول است </w:t>
    </w:r>
  </w:p>
  <w:p w:rsidR="00D404C6" w:rsidRDefault="00D1063D" w:rsidP="00BF0F8D">
    <w:pPr>
      <w:pStyle w:val="Footer"/>
      <w:tabs>
        <w:tab w:val="left" w:pos="1200"/>
      </w:tabs>
      <w:bidi/>
      <w:rPr>
        <w:rFonts w:ascii="IranNastaliq" w:hAnsi="IranNastaliq" w:cs="IranNastaliq"/>
      </w:rPr>
    </w:pPr>
    <w:r>
      <w:rPr>
        <w:rFonts w:ascii="IPT Titr" w:hAnsi="IPT Titr" w:cs="B Titr" w:hint="cs"/>
        <w:sz w:val="20"/>
        <w:rtl/>
      </w:rPr>
      <w:t>تائيد و</w:t>
    </w:r>
    <w:r w:rsidR="00BF0F8D">
      <w:rPr>
        <w:rFonts w:ascii="IPT Titr" w:hAnsi="IPT Titr" w:cs="B Titr" w:hint="cs"/>
        <w:sz w:val="20"/>
        <w:rtl/>
      </w:rPr>
      <w:t xml:space="preserve"> محل</w:t>
    </w:r>
    <w:r w:rsidR="00BB1A51">
      <w:rPr>
        <w:rFonts w:ascii="IPT Titr" w:hAnsi="IPT Titr" w:cs="B Titr" w:hint="cs"/>
        <w:sz w:val="20"/>
        <w:rtl/>
      </w:rPr>
      <w:t xml:space="preserve"> امضا</w:t>
    </w:r>
    <w:r w:rsidR="00BB1A51">
      <w:rPr>
        <w:rFonts w:ascii="IPT Titr" w:hAnsi="IPT Titr" w:cs="B Titr"/>
        <w:sz w:val="20"/>
        <w:rtl/>
      </w:rPr>
      <w:tab/>
    </w:r>
    <w:r w:rsidR="007D19C5">
      <w:rPr>
        <w:rFonts w:ascii="IPT Titr" w:hAnsi="IPT Titr" w:cs="B Titr" w:hint="cs"/>
        <w:sz w:val="20"/>
        <w:rtl/>
      </w:rPr>
      <w:tab/>
    </w:r>
    <w:r w:rsidR="00F558EF">
      <w:rPr>
        <w:rFonts w:ascii="IPT Titr" w:hAnsi="IPT Titr" w:cs="B Titr" w:hint="cs"/>
        <w:sz w:val="20"/>
        <w:rtl/>
      </w:rPr>
      <w:t xml:space="preserve">                                                                                                                                                            </w:t>
    </w:r>
    <w:r w:rsidR="00D404C6">
      <w:rPr>
        <w:rFonts w:ascii="IranNastaliq" w:hAnsi="IranNastaliq" w:cs="B Titr" w:hint="cs"/>
        <w:rtl/>
      </w:rPr>
      <w:t>محل مهر و امضای شرکت</w:t>
    </w:r>
  </w:p>
  <w:p w:rsidR="00D404C6" w:rsidRPr="00F558EF" w:rsidRDefault="00D404C6" w:rsidP="00F558EF">
    <w:pPr>
      <w:pStyle w:val="Footer"/>
      <w:tabs>
        <w:tab w:val="left" w:pos="4394"/>
      </w:tabs>
      <w:bidi/>
      <w:jc w:val="both"/>
      <w:rPr>
        <w:rFonts w:ascii="Calibri" w:hAnsi="Calibri" w:cs="B Titr"/>
        <w:sz w:val="20"/>
      </w:rPr>
    </w:pPr>
    <w:r w:rsidRPr="00F558EF">
      <w:rPr>
        <w:rFonts w:ascii="IranNastaliq" w:hAnsi="IranNastaliq" w:cs="B Titr"/>
        <w:sz w:val="20"/>
        <w:rtl/>
      </w:rPr>
      <w:t>آدرس : تهران بزرگراه شهید همت  غرب - بین تقاطع  شیخ فضل‌ا... نوری وشهیدچمران -تلفن     86701       فکس       88622577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8EF" w:rsidRDefault="00F55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82F" w:rsidRDefault="00D5282F" w:rsidP="00E1460D">
      <w:r>
        <w:separator/>
      </w:r>
    </w:p>
  </w:footnote>
  <w:footnote w:type="continuationSeparator" w:id="0">
    <w:p w:rsidR="00D5282F" w:rsidRDefault="00D5282F"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8EF" w:rsidRDefault="00F55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297692">
    <w:pPr>
      <w:pStyle w:val="Header"/>
    </w:pPr>
    <w:r>
      <w:rPr>
        <w:noProof/>
        <w:lang w:bidi="ar-SA"/>
      </w:rPr>
      <w:pict>
        <v:group id="_x0000_s2058" style="position:absolute;margin-left:-41.85pt;margin-top:-11.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8EF" w:rsidRDefault="00F55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501"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4843BF4"/>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50546664"/>
    <w:multiLevelType w:val="hybridMultilevel"/>
    <w:tmpl w:val="EED2A2AE"/>
    <w:lvl w:ilvl="0" w:tplc="913887A2">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8"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1"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abstractNum w:abstractNumId="13" w15:restartNumberingAfterBreak="0">
    <w:nsid w:val="7CBE483C"/>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6"/>
  </w:num>
  <w:num w:numId="3">
    <w:abstractNumId w:val="0"/>
  </w:num>
  <w:num w:numId="4">
    <w:abstractNumId w:val="4"/>
  </w:num>
  <w:num w:numId="5">
    <w:abstractNumId w:val="12"/>
  </w:num>
  <w:num w:numId="6">
    <w:abstractNumId w:val="3"/>
  </w:num>
  <w:num w:numId="7">
    <w:abstractNumId w:val="8"/>
  </w:num>
  <w:num w:numId="8">
    <w:abstractNumId w:val="2"/>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7"/>
    <o:shapelayout v:ext="edit">
      <o:idmap v:ext="edit" data="2"/>
      <o:rules v:ext="edit">
        <o:r id="V:Rule2"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21066"/>
    <w:rsid w:val="000244A2"/>
    <w:rsid w:val="00024AC5"/>
    <w:rsid w:val="00035091"/>
    <w:rsid w:val="0004315A"/>
    <w:rsid w:val="000437A4"/>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B5C89"/>
    <w:rsid w:val="000C2599"/>
    <w:rsid w:val="000C77D6"/>
    <w:rsid w:val="000E0F4A"/>
    <w:rsid w:val="000E4D70"/>
    <w:rsid w:val="000E731F"/>
    <w:rsid w:val="000E749D"/>
    <w:rsid w:val="000E7A9C"/>
    <w:rsid w:val="000F4650"/>
    <w:rsid w:val="0010439E"/>
    <w:rsid w:val="00116B96"/>
    <w:rsid w:val="00116E1A"/>
    <w:rsid w:val="001204BB"/>
    <w:rsid w:val="0012158E"/>
    <w:rsid w:val="001242DA"/>
    <w:rsid w:val="001252C1"/>
    <w:rsid w:val="001256CC"/>
    <w:rsid w:val="001320EB"/>
    <w:rsid w:val="001474FB"/>
    <w:rsid w:val="00150980"/>
    <w:rsid w:val="00150C89"/>
    <w:rsid w:val="00152590"/>
    <w:rsid w:val="001525EB"/>
    <w:rsid w:val="001602FD"/>
    <w:rsid w:val="0016222F"/>
    <w:rsid w:val="001626CB"/>
    <w:rsid w:val="001636D8"/>
    <w:rsid w:val="00163A31"/>
    <w:rsid w:val="00164004"/>
    <w:rsid w:val="0016602E"/>
    <w:rsid w:val="001714F0"/>
    <w:rsid w:val="00172D11"/>
    <w:rsid w:val="00172F70"/>
    <w:rsid w:val="00175474"/>
    <w:rsid w:val="001757D9"/>
    <w:rsid w:val="00176076"/>
    <w:rsid w:val="00177A18"/>
    <w:rsid w:val="00177F35"/>
    <w:rsid w:val="00191CEB"/>
    <w:rsid w:val="001969BB"/>
    <w:rsid w:val="001A145F"/>
    <w:rsid w:val="001C0359"/>
    <w:rsid w:val="001C06B9"/>
    <w:rsid w:val="001C1174"/>
    <w:rsid w:val="001C12F2"/>
    <w:rsid w:val="001C5AD8"/>
    <w:rsid w:val="001C5D34"/>
    <w:rsid w:val="001C5F6B"/>
    <w:rsid w:val="001D05B4"/>
    <w:rsid w:val="001E587F"/>
    <w:rsid w:val="001E7F94"/>
    <w:rsid w:val="001F0A51"/>
    <w:rsid w:val="001F2AF6"/>
    <w:rsid w:val="001F3A71"/>
    <w:rsid w:val="001F657B"/>
    <w:rsid w:val="001F776A"/>
    <w:rsid w:val="002001A0"/>
    <w:rsid w:val="00201562"/>
    <w:rsid w:val="0020744E"/>
    <w:rsid w:val="00213EEF"/>
    <w:rsid w:val="002160C2"/>
    <w:rsid w:val="0022453E"/>
    <w:rsid w:val="00230FE4"/>
    <w:rsid w:val="002310AF"/>
    <w:rsid w:val="00231765"/>
    <w:rsid w:val="002348D4"/>
    <w:rsid w:val="0024403D"/>
    <w:rsid w:val="002443B9"/>
    <w:rsid w:val="002462B5"/>
    <w:rsid w:val="002526F7"/>
    <w:rsid w:val="0025611C"/>
    <w:rsid w:val="00261846"/>
    <w:rsid w:val="00262BCA"/>
    <w:rsid w:val="0026378B"/>
    <w:rsid w:val="00267200"/>
    <w:rsid w:val="00270B91"/>
    <w:rsid w:val="00275637"/>
    <w:rsid w:val="00276DB8"/>
    <w:rsid w:val="00285413"/>
    <w:rsid w:val="002927F3"/>
    <w:rsid w:val="002958DB"/>
    <w:rsid w:val="00297692"/>
    <w:rsid w:val="002A0614"/>
    <w:rsid w:val="002B3529"/>
    <w:rsid w:val="002B3DD2"/>
    <w:rsid w:val="002B7E0C"/>
    <w:rsid w:val="002C739A"/>
    <w:rsid w:val="002C76D3"/>
    <w:rsid w:val="002D1188"/>
    <w:rsid w:val="002D1AD0"/>
    <w:rsid w:val="002D51A1"/>
    <w:rsid w:val="002D53A5"/>
    <w:rsid w:val="002F0648"/>
    <w:rsid w:val="002F3532"/>
    <w:rsid w:val="002F5A7C"/>
    <w:rsid w:val="00300403"/>
    <w:rsid w:val="003100B1"/>
    <w:rsid w:val="00310A7F"/>
    <w:rsid w:val="00310C4C"/>
    <w:rsid w:val="003119EA"/>
    <w:rsid w:val="00312D98"/>
    <w:rsid w:val="0031449D"/>
    <w:rsid w:val="003215DC"/>
    <w:rsid w:val="00333E60"/>
    <w:rsid w:val="00337F70"/>
    <w:rsid w:val="003402E1"/>
    <w:rsid w:val="003433CC"/>
    <w:rsid w:val="003536A6"/>
    <w:rsid w:val="003565AC"/>
    <w:rsid w:val="00362400"/>
    <w:rsid w:val="00365AC1"/>
    <w:rsid w:val="00366C0A"/>
    <w:rsid w:val="00366E3C"/>
    <w:rsid w:val="00370821"/>
    <w:rsid w:val="00372455"/>
    <w:rsid w:val="0037312A"/>
    <w:rsid w:val="003810B9"/>
    <w:rsid w:val="0038650B"/>
    <w:rsid w:val="0039444F"/>
    <w:rsid w:val="00395CEF"/>
    <w:rsid w:val="0039635B"/>
    <w:rsid w:val="003A1809"/>
    <w:rsid w:val="003A26EF"/>
    <w:rsid w:val="003A4F74"/>
    <w:rsid w:val="003A503C"/>
    <w:rsid w:val="003A69DA"/>
    <w:rsid w:val="003A6C43"/>
    <w:rsid w:val="003A7923"/>
    <w:rsid w:val="003B3429"/>
    <w:rsid w:val="003C0884"/>
    <w:rsid w:val="003C68EE"/>
    <w:rsid w:val="003D593E"/>
    <w:rsid w:val="003F2855"/>
    <w:rsid w:val="003F657B"/>
    <w:rsid w:val="00403110"/>
    <w:rsid w:val="00404190"/>
    <w:rsid w:val="0040424F"/>
    <w:rsid w:val="00407A00"/>
    <w:rsid w:val="00414CB5"/>
    <w:rsid w:val="00427DB5"/>
    <w:rsid w:val="004324DF"/>
    <w:rsid w:val="00435ED0"/>
    <w:rsid w:val="00436165"/>
    <w:rsid w:val="00441F10"/>
    <w:rsid w:val="004420A5"/>
    <w:rsid w:val="004460E3"/>
    <w:rsid w:val="00451031"/>
    <w:rsid w:val="0045650A"/>
    <w:rsid w:val="00461FD9"/>
    <w:rsid w:val="004647EB"/>
    <w:rsid w:val="00464F5B"/>
    <w:rsid w:val="00466B21"/>
    <w:rsid w:val="004710C0"/>
    <w:rsid w:val="00471DEE"/>
    <w:rsid w:val="0048401F"/>
    <w:rsid w:val="00486D7A"/>
    <w:rsid w:val="004903C1"/>
    <w:rsid w:val="004916F9"/>
    <w:rsid w:val="00491A64"/>
    <w:rsid w:val="00497D22"/>
    <w:rsid w:val="004A14E2"/>
    <w:rsid w:val="004A7330"/>
    <w:rsid w:val="004B0146"/>
    <w:rsid w:val="004B3E51"/>
    <w:rsid w:val="004B74DA"/>
    <w:rsid w:val="004C19A8"/>
    <w:rsid w:val="004C2FC4"/>
    <w:rsid w:val="004C7F51"/>
    <w:rsid w:val="004D0A1B"/>
    <w:rsid w:val="004D1064"/>
    <w:rsid w:val="004D1275"/>
    <w:rsid w:val="004D1EBE"/>
    <w:rsid w:val="004D5970"/>
    <w:rsid w:val="004E0D65"/>
    <w:rsid w:val="004E5CFF"/>
    <w:rsid w:val="004F3153"/>
    <w:rsid w:val="004F3AD4"/>
    <w:rsid w:val="004F465C"/>
    <w:rsid w:val="004F7593"/>
    <w:rsid w:val="00500EBF"/>
    <w:rsid w:val="005018DE"/>
    <w:rsid w:val="00502462"/>
    <w:rsid w:val="00520F11"/>
    <w:rsid w:val="00523E34"/>
    <w:rsid w:val="005266E2"/>
    <w:rsid w:val="005311E9"/>
    <w:rsid w:val="00531E54"/>
    <w:rsid w:val="00533CE9"/>
    <w:rsid w:val="00536C2D"/>
    <w:rsid w:val="00541310"/>
    <w:rsid w:val="00544A7F"/>
    <w:rsid w:val="005515AC"/>
    <w:rsid w:val="00552892"/>
    <w:rsid w:val="005529D5"/>
    <w:rsid w:val="00553095"/>
    <w:rsid w:val="0057126F"/>
    <w:rsid w:val="0057156C"/>
    <w:rsid w:val="005759CB"/>
    <w:rsid w:val="00576A61"/>
    <w:rsid w:val="005819EC"/>
    <w:rsid w:val="00581DBC"/>
    <w:rsid w:val="00584BF3"/>
    <w:rsid w:val="005854B8"/>
    <w:rsid w:val="005900F7"/>
    <w:rsid w:val="00591D0A"/>
    <w:rsid w:val="00592045"/>
    <w:rsid w:val="0059274E"/>
    <w:rsid w:val="00592F96"/>
    <w:rsid w:val="00594CBE"/>
    <w:rsid w:val="005A156F"/>
    <w:rsid w:val="005B1B37"/>
    <w:rsid w:val="005B3FFE"/>
    <w:rsid w:val="005B48DE"/>
    <w:rsid w:val="005B7694"/>
    <w:rsid w:val="005B7A40"/>
    <w:rsid w:val="005B7D8E"/>
    <w:rsid w:val="005C3ABF"/>
    <w:rsid w:val="005C746B"/>
    <w:rsid w:val="005D0786"/>
    <w:rsid w:val="005D2D25"/>
    <w:rsid w:val="005D756A"/>
    <w:rsid w:val="005E1EB3"/>
    <w:rsid w:val="005E205B"/>
    <w:rsid w:val="005E7964"/>
    <w:rsid w:val="005F2D12"/>
    <w:rsid w:val="005F4314"/>
    <w:rsid w:val="00610E51"/>
    <w:rsid w:val="006170CF"/>
    <w:rsid w:val="00622787"/>
    <w:rsid w:val="00632072"/>
    <w:rsid w:val="00633A78"/>
    <w:rsid w:val="00647DC4"/>
    <w:rsid w:val="0065254E"/>
    <w:rsid w:val="00653AFF"/>
    <w:rsid w:val="00656CAB"/>
    <w:rsid w:val="006619C1"/>
    <w:rsid w:val="006738CF"/>
    <w:rsid w:val="00680C54"/>
    <w:rsid w:val="00680CFE"/>
    <w:rsid w:val="006816C3"/>
    <w:rsid w:val="00683D1D"/>
    <w:rsid w:val="00683E23"/>
    <w:rsid w:val="006854D8"/>
    <w:rsid w:val="0068746E"/>
    <w:rsid w:val="00690C28"/>
    <w:rsid w:val="00690DB3"/>
    <w:rsid w:val="00695556"/>
    <w:rsid w:val="00697B9E"/>
    <w:rsid w:val="006A4AA5"/>
    <w:rsid w:val="006A6B9A"/>
    <w:rsid w:val="006B0CFC"/>
    <w:rsid w:val="006B0D7A"/>
    <w:rsid w:val="006B4D84"/>
    <w:rsid w:val="006B5AB4"/>
    <w:rsid w:val="006C218B"/>
    <w:rsid w:val="006D170E"/>
    <w:rsid w:val="006E02D6"/>
    <w:rsid w:val="006F4DC8"/>
    <w:rsid w:val="006F58F7"/>
    <w:rsid w:val="006F59B2"/>
    <w:rsid w:val="0070012F"/>
    <w:rsid w:val="0070210C"/>
    <w:rsid w:val="007073BA"/>
    <w:rsid w:val="007170E7"/>
    <w:rsid w:val="0072068C"/>
    <w:rsid w:val="007240B5"/>
    <w:rsid w:val="00727253"/>
    <w:rsid w:val="00727B9E"/>
    <w:rsid w:val="0073226C"/>
    <w:rsid w:val="007420A5"/>
    <w:rsid w:val="00751905"/>
    <w:rsid w:val="00764A63"/>
    <w:rsid w:val="00764C4D"/>
    <w:rsid w:val="00765134"/>
    <w:rsid w:val="00767E22"/>
    <w:rsid w:val="0077171A"/>
    <w:rsid w:val="00775FAE"/>
    <w:rsid w:val="0078032F"/>
    <w:rsid w:val="00781A06"/>
    <w:rsid w:val="00781D32"/>
    <w:rsid w:val="00784E46"/>
    <w:rsid w:val="00786509"/>
    <w:rsid w:val="00786B3E"/>
    <w:rsid w:val="0079178D"/>
    <w:rsid w:val="00793464"/>
    <w:rsid w:val="0079522C"/>
    <w:rsid w:val="007B0604"/>
    <w:rsid w:val="007B76E1"/>
    <w:rsid w:val="007B7BF0"/>
    <w:rsid w:val="007D19C5"/>
    <w:rsid w:val="007D6F98"/>
    <w:rsid w:val="007E043B"/>
    <w:rsid w:val="007E2D86"/>
    <w:rsid w:val="007E7065"/>
    <w:rsid w:val="007E7A7C"/>
    <w:rsid w:val="007F0439"/>
    <w:rsid w:val="007F399B"/>
    <w:rsid w:val="007F3CEE"/>
    <w:rsid w:val="007F469D"/>
    <w:rsid w:val="00800733"/>
    <w:rsid w:val="00800D14"/>
    <w:rsid w:val="00801799"/>
    <w:rsid w:val="00802F13"/>
    <w:rsid w:val="0080380B"/>
    <w:rsid w:val="008043BB"/>
    <w:rsid w:val="00804A34"/>
    <w:rsid w:val="008059C6"/>
    <w:rsid w:val="00807194"/>
    <w:rsid w:val="00816E70"/>
    <w:rsid w:val="00820187"/>
    <w:rsid w:val="00826139"/>
    <w:rsid w:val="00830652"/>
    <w:rsid w:val="00847659"/>
    <w:rsid w:val="00852803"/>
    <w:rsid w:val="00853D35"/>
    <w:rsid w:val="00857C9E"/>
    <w:rsid w:val="00861153"/>
    <w:rsid w:val="00862588"/>
    <w:rsid w:val="00863403"/>
    <w:rsid w:val="00866D84"/>
    <w:rsid w:val="00873D3E"/>
    <w:rsid w:val="00874F6B"/>
    <w:rsid w:val="0088324D"/>
    <w:rsid w:val="008850E3"/>
    <w:rsid w:val="00887D6D"/>
    <w:rsid w:val="008910E5"/>
    <w:rsid w:val="008912AD"/>
    <w:rsid w:val="0089160C"/>
    <w:rsid w:val="008A6E80"/>
    <w:rsid w:val="008B0418"/>
    <w:rsid w:val="008B2749"/>
    <w:rsid w:val="008B6609"/>
    <w:rsid w:val="008C105D"/>
    <w:rsid w:val="008C5F8A"/>
    <w:rsid w:val="008C79F7"/>
    <w:rsid w:val="008D1F3B"/>
    <w:rsid w:val="008D50EB"/>
    <w:rsid w:val="008D5247"/>
    <w:rsid w:val="008D6B5F"/>
    <w:rsid w:val="008E1C93"/>
    <w:rsid w:val="008E25AD"/>
    <w:rsid w:val="008E33E3"/>
    <w:rsid w:val="008E43B0"/>
    <w:rsid w:val="008E5337"/>
    <w:rsid w:val="008F38F6"/>
    <w:rsid w:val="008F4C5D"/>
    <w:rsid w:val="008F65FD"/>
    <w:rsid w:val="009040E3"/>
    <w:rsid w:val="009114F4"/>
    <w:rsid w:val="00916CCF"/>
    <w:rsid w:val="00920750"/>
    <w:rsid w:val="009225D1"/>
    <w:rsid w:val="00923E24"/>
    <w:rsid w:val="00931D09"/>
    <w:rsid w:val="0093397D"/>
    <w:rsid w:val="009358C9"/>
    <w:rsid w:val="00937C46"/>
    <w:rsid w:val="00955CB5"/>
    <w:rsid w:val="00957873"/>
    <w:rsid w:val="00962F90"/>
    <w:rsid w:val="00966689"/>
    <w:rsid w:val="00966FA3"/>
    <w:rsid w:val="00975877"/>
    <w:rsid w:val="009764A6"/>
    <w:rsid w:val="00982D5D"/>
    <w:rsid w:val="0099117B"/>
    <w:rsid w:val="009937F7"/>
    <w:rsid w:val="0099769B"/>
    <w:rsid w:val="009976C6"/>
    <w:rsid w:val="009A13B7"/>
    <w:rsid w:val="009A4366"/>
    <w:rsid w:val="009A6F3F"/>
    <w:rsid w:val="009B08F1"/>
    <w:rsid w:val="009B7D68"/>
    <w:rsid w:val="009D0CE1"/>
    <w:rsid w:val="009D7E91"/>
    <w:rsid w:val="009E2FD0"/>
    <w:rsid w:val="009E43A9"/>
    <w:rsid w:val="009E75E0"/>
    <w:rsid w:val="009F2C29"/>
    <w:rsid w:val="009F346D"/>
    <w:rsid w:val="00A02D26"/>
    <w:rsid w:val="00A03262"/>
    <w:rsid w:val="00A05295"/>
    <w:rsid w:val="00A05498"/>
    <w:rsid w:val="00A06B4A"/>
    <w:rsid w:val="00A07C79"/>
    <w:rsid w:val="00A134E1"/>
    <w:rsid w:val="00A1689C"/>
    <w:rsid w:val="00A176FB"/>
    <w:rsid w:val="00A220E3"/>
    <w:rsid w:val="00A23578"/>
    <w:rsid w:val="00A26772"/>
    <w:rsid w:val="00A30F9E"/>
    <w:rsid w:val="00A31F63"/>
    <w:rsid w:val="00A32F3F"/>
    <w:rsid w:val="00A33BD4"/>
    <w:rsid w:val="00A3451F"/>
    <w:rsid w:val="00A4215D"/>
    <w:rsid w:val="00A42D8A"/>
    <w:rsid w:val="00A462AA"/>
    <w:rsid w:val="00A47CA0"/>
    <w:rsid w:val="00A501BF"/>
    <w:rsid w:val="00A50724"/>
    <w:rsid w:val="00A52A28"/>
    <w:rsid w:val="00A60298"/>
    <w:rsid w:val="00A61C9B"/>
    <w:rsid w:val="00A65199"/>
    <w:rsid w:val="00A74780"/>
    <w:rsid w:val="00A8206D"/>
    <w:rsid w:val="00A86D76"/>
    <w:rsid w:val="00A920B7"/>
    <w:rsid w:val="00A92E6D"/>
    <w:rsid w:val="00A94444"/>
    <w:rsid w:val="00AA0B06"/>
    <w:rsid w:val="00AA7963"/>
    <w:rsid w:val="00AB58CD"/>
    <w:rsid w:val="00AB72FC"/>
    <w:rsid w:val="00AC05E2"/>
    <w:rsid w:val="00AC3EE0"/>
    <w:rsid w:val="00AC4372"/>
    <w:rsid w:val="00AC6D73"/>
    <w:rsid w:val="00AD0F1B"/>
    <w:rsid w:val="00AE225F"/>
    <w:rsid w:val="00AE3E39"/>
    <w:rsid w:val="00AF4C2D"/>
    <w:rsid w:val="00AF5D26"/>
    <w:rsid w:val="00AF6DA3"/>
    <w:rsid w:val="00AF6FEE"/>
    <w:rsid w:val="00B020AC"/>
    <w:rsid w:val="00B03DC3"/>
    <w:rsid w:val="00B04BDE"/>
    <w:rsid w:val="00B105D0"/>
    <w:rsid w:val="00B12F8F"/>
    <w:rsid w:val="00B16916"/>
    <w:rsid w:val="00B22E16"/>
    <w:rsid w:val="00B2797D"/>
    <w:rsid w:val="00B32DDC"/>
    <w:rsid w:val="00B46281"/>
    <w:rsid w:val="00B51297"/>
    <w:rsid w:val="00B55EA5"/>
    <w:rsid w:val="00B67261"/>
    <w:rsid w:val="00B675E7"/>
    <w:rsid w:val="00B67B19"/>
    <w:rsid w:val="00B7661D"/>
    <w:rsid w:val="00B76C7C"/>
    <w:rsid w:val="00B9327D"/>
    <w:rsid w:val="00BA2D4B"/>
    <w:rsid w:val="00BA5F18"/>
    <w:rsid w:val="00BA69C0"/>
    <w:rsid w:val="00BA7DB5"/>
    <w:rsid w:val="00BB1A51"/>
    <w:rsid w:val="00BB4D1A"/>
    <w:rsid w:val="00BB6CC1"/>
    <w:rsid w:val="00BC1F23"/>
    <w:rsid w:val="00BC392F"/>
    <w:rsid w:val="00BC65E6"/>
    <w:rsid w:val="00BD270A"/>
    <w:rsid w:val="00BD3F4B"/>
    <w:rsid w:val="00BD704D"/>
    <w:rsid w:val="00BF0F8D"/>
    <w:rsid w:val="00BF1641"/>
    <w:rsid w:val="00C032F7"/>
    <w:rsid w:val="00C0350E"/>
    <w:rsid w:val="00C05241"/>
    <w:rsid w:val="00C10AE4"/>
    <w:rsid w:val="00C11DAE"/>
    <w:rsid w:val="00C17155"/>
    <w:rsid w:val="00C2011F"/>
    <w:rsid w:val="00C208BD"/>
    <w:rsid w:val="00C250A5"/>
    <w:rsid w:val="00C2527D"/>
    <w:rsid w:val="00C27ADF"/>
    <w:rsid w:val="00C40B9F"/>
    <w:rsid w:val="00C50090"/>
    <w:rsid w:val="00C533C4"/>
    <w:rsid w:val="00C54EF3"/>
    <w:rsid w:val="00C54FB7"/>
    <w:rsid w:val="00C63195"/>
    <w:rsid w:val="00C63262"/>
    <w:rsid w:val="00C655BC"/>
    <w:rsid w:val="00C65765"/>
    <w:rsid w:val="00C71080"/>
    <w:rsid w:val="00C73FC8"/>
    <w:rsid w:val="00C77BAC"/>
    <w:rsid w:val="00C77D09"/>
    <w:rsid w:val="00C77F2E"/>
    <w:rsid w:val="00C80718"/>
    <w:rsid w:val="00C829EE"/>
    <w:rsid w:val="00C87077"/>
    <w:rsid w:val="00C90650"/>
    <w:rsid w:val="00C9188F"/>
    <w:rsid w:val="00C94EA2"/>
    <w:rsid w:val="00C951A0"/>
    <w:rsid w:val="00CA1000"/>
    <w:rsid w:val="00CA31B4"/>
    <w:rsid w:val="00CA4998"/>
    <w:rsid w:val="00CB3399"/>
    <w:rsid w:val="00CB65B9"/>
    <w:rsid w:val="00CC2C5C"/>
    <w:rsid w:val="00CC2EB9"/>
    <w:rsid w:val="00CD3E91"/>
    <w:rsid w:val="00CD5896"/>
    <w:rsid w:val="00CF0EE7"/>
    <w:rsid w:val="00CF66DE"/>
    <w:rsid w:val="00D0069F"/>
    <w:rsid w:val="00D03ABF"/>
    <w:rsid w:val="00D03E23"/>
    <w:rsid w:val="00D06E8B"/>
    <w:rsid w:val="00D1063D"/>
    <w:rsid w:val="00D12AE3"/>
    <w:rsid w:val="00D143D4"/>
    <w:rsid w:val="00D14570"/>
    <w:rsid w:val="00D16FAB"/>
    <w:rsid w:val="00D26EAF"/>
    <w:rsid w:val="00D32024"/>
    <w:rsid w:val="00D3433B"/>
    <w:rsid w:val="00D404C6"/>
    <w:rsid w:val="00D406C3"/>
    <w:rsid w:val="00D408BA"/>
    <w:rsid w:val="00D430BD"/>
    <w:rsid w:val="00D5282F"/>
    <w:rsid w:val="00D570F1"/>
    <w:rsid w:val="00D706A9"/>
    <w:rsid w:val="00D7078A"/>
    <w:rsid w:val="00D72D2D"/>
    <w:rsid w:val="00D7378E"/>
    <w:rsid w:val="00D85B23"/>
    <w:rsid w:val="00D94111"/>
    <w:rsid w:val="00DA0D58"/>
    <w:rsid w:val="00DA4887"/>
    <w:rsid w:val="00DA49FE"/>
    <w:rsid w:val="00DA6DEE"/>
    <w:rsid w:val="00DA721E"/>
    <w:rsid w:val="00DB12E6"/>
    <w:rsid w:val="00DB2AB6"/>
    <w:rsid w:val="00DB3AE9"/>
    <w:rsid w:val="00DB580E"/>
    <w:rsid w:val="00DB7D41"/>
    <w:rsid w:val="00DD6B59"/>
    <w:rsid w:val="00DE0E95"/>
    <w:rsid w:val="00DE4022"/>
    <w:rsid w:val="00DE4DD3"/>
    <w:rsid w:val="00DF0065"/>
    <w:rsid w:val="00DF322A"/>
    <w:rsid w:val="00DF71FB"/>
    <w:rsid w:val="00E0242F"/>
    <w:rsid w:val="00E03ED3"/>
    <w:rsid w:val="00E0416F"/>
    <w:rsid w:val="00E1142D"/>
    <w:rsid w:val="00E122D8"/>
    <w:rsid w:val="00E1460D"/>
    <w:rsid w:val="00E15E27"/>
    <w:rsid w:val="00E16033"/>
    <w:rsid w:val="00E23E11"/>
    <w:rsid w:val="00E24E3B"/>
    <w:rsid w:val="00E44AA4"/>
    <w:rsid w:val="00E44F16"/>
    <w:rsid w:val="00E45F35"/>
    <w:rsid w:val="00E46589"/>
    <w:rsid w:val="00E519D4"/>
    <w:rsid w:val="00E554D1"/>
    <w:rsid w:val="00E60788"/>
    <w:rsid w:val="00E630AD"/>
    <w:rsid w:val="00E648A9"/>
    <w:rsid w:val="00E64CD9"/>
    <w:rsid w:val="00E65156"/>
    <w:rsid w:val="00E7061B"/>
    <w:rsid w:val="00E71C69"/>
    <w:rsid w:val="00E83015"/>
    <w:rsid w:val="00E832CE"/>
    <w:rsid w:val="00E868AF"/>
    <w:rsid w:val="00E97F99"/>
    <w:rsid w:val="00EA591C"/>
    <w:rsid w:val="00EB5B94"/>
    <w:rsid w:val="00EC56EE"/>
    <w:rsid w:val="00EC79BF"/>
    <w:rsid w:val="00ED02AF"/>
    <w:rsid w:val="00ED41CB"/>
    <w:rsid w:val="00EE137A"/>
    <w:rsid w:val="00EE6E61"/>
    <w:rsid w:val="00EE75A5"/>
    <w:rsid w:val="00EF0B7B"/>
    <w:rsid w:val="00EF1E81"/>
    <w:rsid w:val="00EF2773"/>
    <w:rsid w:val="00EF2D68"/>
    <w:rsid w:val="00EF5213"/>
    <w:rsid w:val="00EF655D"/>
    <w:rsid w:val="00EF76C4"/>
    <w:rsid w:val="00F000E8"/>
    <w:rsid w:val="00F03B12"/>
    <w:rsid w:val="00F20E43"/>
    <w:rsid w:val="00F212CD"/>
    <w:rsid w:val="00F21B58"/>
    <w:rsid w:val="00F23EB3"/>
    <w:rsid w:val="00F27151"/>
    <w:rsid w:val="00F37CE0"/>
    <w:rsid w:val="00F41B21"/>
    <w:rsid w:val="00F4521E"/>
    <w:rsid w:val="00F5226E"/>
    <w:rsid w:val="00F53E8D"/>
    <w:rsid w:val="00F558EF"/>
    <w:rsid w:val="00F640E1"/>
    <w:rsid w:val="00F64F29"/>
    <w:rsid w:val="00F677ED"/>
    <w:rsid w:val="00F71F12"/>
    <w:rsid w:val="00F72B7E"/>
    <w:rsid w:val="00F76670"/>
    <w:rsid w:val="00F80EDB"/>
    <w:rsid w:val="00F837F1"/>
    <w:rsid w:val="00F86DFB"/>
    <w:rsid w:val="00F87858"/>
    <w:rsid w:val="00F91D4E"/>
    <w:rsid w:val="00FA11D2"/>
    <w:rsid w:val="00FB46EE"/>
    <w:rsid w:val="00FB5CBA"/>
    <w:rsid w:val="00FB619B"/>
    <w:rsid w:val="00FC407A"/>
    <w:rsid w:val="00FC6D70"/>
    <w:rsid w:val="00FD1B71"/>
    <w:rsid w:val="00FD63F6"/>
    <w:rsid w:val="00FD6505"/>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11791788"/>
  <w15:docId w15:val="{C2AACCF8-E64A-4B1E-ADE4-8AB4853FE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table" w:styleId="TableGrid">
    <w:name w:val="Table Grid"/>
    <w:basedOn w:val="TableNormal"/>
    <w:rsid w:val="005F4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A7CE8-98BB-49CA-B35C-CC76EB220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319</TotalTime>
  <Pages>4</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علی صالح</cp:lastModifiedBy>
  <cp:revision>247</cp:revision>
  <cp:lastPrinted>2024-02-07T08:16:00Z</cp:lastPrinted>
  <dcterms:created xsi:type="dcterms:W3CDTF">2017-04-12T06:52:00Z</dcterms:created>
  <dcterms:modified xsi:type="dcterms:W3CDTF">2024-02-28T14:38:00Z</dcterms:modified>
</cp:coreProperties>
</file>